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957" w:rsidRPr="002A66CF" w:rsidRDefault="00D80957" w:rsidP="005A4F39">
      <w:pPr>
        <w:pStyle w:val="Header"/>
        <w:tabs>
          <w:tab w:val="right" w:pos="9072"/>
        </w:tabs>
        <w:rPr>
          <w:rFonts w:ascii="Arial" w:hAnsi="Arial" w:cs="Arial"/>
          <w:sz w:val="24"/>
          <w:szCs w:val="28"/>
        </w:rPr>
      </w:pPr>
      <w:r w:rsidRPr="002A66CF">
        <w:rPr>
          <w:rFonts w:ascii="Arial" w:hAnsi="Arial" w:cs="Arial"/>
          <w:sz w:val="24"/>
          <w:szCs w:val="28"/>
          <w:lang w:val="en-US"/>
        </w:rPr>
        <w:t>3GPP TSG RAN WG4 Meeting #66</w:t>
      </w:r>
      <w:r w:rsidRPr="002A66CF">
        <w:rPr>
          <w:rFonts w:ascii="Arial" w:hAnsi="Arial" w:cs="Arial"/>
          <w:sz w:val="24"/>
          <w:szCs w:val="28"/>
        </w:rPr>
        <w:tab/>
      </w:r>
      <w:r>
        <w:rPr>
          <w:rFonts w:ascii="Arial" w:hAnsi="Arial" w:cs="Arial"/>
          <w:sz w:val="24"/>
          <w:szCs w:val="28"/>
          <w:lang w:val="en-US"/>
        </w:rPr>
        <w:t>R4-130569</w:t>
      </w:r>
    </w:p>
    <w:p w:rsidR="00D80957" w:rsidRPr="007F770B" w:rsidRDefault="00D80957" w:rsidP="005A4F39">
      <w:pPr>
        <w:pStyle w:val="Header"/>
        <w:tabs>
          <w:tab w:val="right" w:pos="9072"/>
        </w:tabs>
        <w:rPr>
          <w:rFonts w:ascii="Arial" w:hAnsi="Arial" w:cs="Arial"/>
          <w:sz w:val="24"/>
          <w:szCs w:val="28"/>
          <w:lang w:val="en-US"/>
        </w:rPr>
      </w:pPr>
      <w:r w:rsidRPr="007F770B">
        <w:rPr>
          <w:rFonts w:ascii="Arial" w:hAnsi="Arial" w:cs="Arial"/>
          <w:sz w:val="24"/>
          <w:szCs w:val="28"/>
          <w:lang w:val="en-US"/>
        </w:rPr>
        <w:t>St.</w:t>
      </w:r>
      <w:r>
        <w:rPr>
          <w:rFonts w:ascii="Arial" w:hAnsi="Arial" w:cs="Arial"/>
          <w:sz w:val="24"/>
          <w:szCs w:val="28"/>
          <w:lang w:val="en-US"/>
        </w:rPr>
        <w:t xml:space="preserve"> Julian’s</w:t>
      </w:r>
      <w:r w:rsidRPr="007F770B">
        <w:rPr>
          <w:rFonts w:ascii="Arial" w:hAnsi="Arial" w:cs="Arial"/>
          <w:sz w:val="24"/>
          <w:szCs w:val="28"/>
          <w:lang w:val="en-US"/>
        </w:rPr>
        <w:t xml:space="preserve">, </w:t>
      </w:r>
      <w:smartTag w:uri="urn:schemas-microsoft-com:office:smarttags" w:element="country-region">
        <w:smartTag w:uri="urn:schemas-microsoft-com:office:smarttags" w:element="place">
          <w:r w:rsidRPr="007F770B">
            <w:rPr>
              <w:rFonts w:ascii="Arial" w:hAnsi="Arial" w:cs="Arial"/>
              <w:sz w:val="24"/>
              <w:szCs w:val="28"/>
              <w:lang w:val="en-US"/>
            </w:rPr>
            <w:t>Malta</w:t>
          </w:r>
        </w:smartTag>
      </w:smartTag>
      <w:r w:rsidRPr="007F770B">
        <w:rPr>
          <w:rFonts w:ascii="Arial" w:hAnsi="Arial" w:cs="Arial"/>
          <w:sz w:val="24"/>
          <w:szCs w:val="28"/>
          <w:lang w:val="en-US"/>
        </w:rPr>
        <w:t>, Jan 28 – Feb 1, 2013</w:t>
      </w:r>
    </w:p>
    <w:p w:rsidR="00D80957" w:rsidRPr="007F770B" w:rsidRDefault="00D80957" w:rsidP="0033186E">
      <w:pPr>
        <w:tabs>
          <w:tab w:val="left" w:pos="1985"/>
        </w:tabs>
        <w:spacing w:before="240" w:after="0"/>
        <w:jc w:val="both"/>
        <w:rPr>
          <w:rFonts w:ascii="Arial" w:hAnsi="Arial" w:cs="Arial"/>
          <w:color w:val="000000"/>
          <w:sz w:val="22"/>
          <w:szCs w:val="22"/>
          <w:lang w:val="en-US"/>
        </w:rPr>
      </w:pPr>
      <w:r w:rsidRPr="007F770B">
        <w:rPr>
          <w:rFonts w:ascii="Arial" w:hAnsi="Arial" w:cs="Arial"/>
          <w:b/>
          <w:sz w:val="22"/>
          <w:szCs w:val="22"/>
          <w:lang w:val="en-US"/>
        </w:rPr>
        <w:t>Agenda Item:</w:t>
      </w:r>
      <w:r w:rsidRPr="007F770B">
        <w:rPr>
          <w:rFonts w:ascii="Arial" w:hAnsi="Arial" w:cs="Arial"/>
          <w:b/>
          <w:sz w:val="22"/>
          <w:szCs w:val="22"/>
          <w:lang w:val="en-US"/>
        </w:rPr>
        <w:tab/>
      </w:r>
      <w:r w:rsidRPr="007F770B">
        <w:rPr>
          <w:rFonts w:ascii="Arial" w:hAnsi="Arial" w:cs="Arial"/>
          <w:color w:val="000000"/>
          <w:sz w:val="22"/>
          <w:szCs w:val="22"/>
          <w:lang w:val="en-US"/>
        </w:rPr>
        <w:t>4.2.3</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 ST-Ericsson</w:t>
      </w:r>
    </w:p>
    <w:p w:rsidR="00D80957" w:rsidRPr="001B51E2" w:rsidRDefault="00D80957" w:rsidP="00506693">
      <w:pPr>
        <w:tabs>
          <w:tab w:val="left" w:pos="1985"/>
        </w:tabs>
        <w:spacing w:after="0"/>
        <w:ind w:left="1988" w:hanging="198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Pr="001B51E2">
        <w:rPr>
          <w:rFonts w:ascii="Arial" w:hAnsi="Arial" w:cs="Arial"/>
          <w:sz w:val="22"/>
          <w:szCs w:val="22"/>
        </w:rPr>
        <w:t>UE Behaviour on Transmission after Measurement Gaps</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t>Discussion</w:t>
      </w:r>
    </w:p>
    <w:p w:rsidR="00D80957" w:rsidRPr="002A66CF" w:rsidRDefault="00D80957" w:rsidP="00BC3FE3">
      <w:pPr>
        <w:pStyle w:val="Heading1"/>
        <w:ind w:left="431" w:hanging="431"/>
        <w:rPr>
          <w:sz w:val="32"/>
        </w:rPr>
      </w:pPr>
      <w:r w:rsidRPr="002A66CF">
        <w:rPr>
          <w:sz w:val="32"/>
        </w:rPr>
        <w:t>Introduction</w:t>
      </w:r>
      <w:bookmarkStart w:id="0" w:name="OLE_LINK13"/>
      <w:bookmarkStart w:id="1" w:name="OLE_LINK14"/>
    </w:p>
    <w:p w:rsidR="00D80957" w:rsidRPr="003A4F26" w:rsidRDefault="00D80957" w:rsidP="001D40CE">
      <w:pPr>
        <w:jc w:val="both"/>
        <w:rPr>
          <w:sz w:val="22"/>
          <w:szCs w:val="22"/>
        </w:rPr>
      </w:pPr>
      <w:r w:rsidRPr="003A4F26">
        <w:rPr>
          <w:sz w:val="22"/>
          <w:szCs w:val="22"/>
        </w:rPr>
        <w:t xml:space="preserve">A UE that is connected to an E-UTRAN FDD cell and configured with measurement gaps shall not transmit in the uplink subframe following immediately after the measurement gap. Similarly a UE that is connected to a TDD cell shall not transmit in the uplink subframe immediately after the measurement gap, </w:t>
      </w:r>
      <w:r w:rsidRPr="003A4F26">
        <w:rPr>
          <w:i/>
          <w:sz w:val="22"/>
          <w:szCs w:val="22"/>
        </w:rPr>
        <w:t>provided that the subframe immediately before the gap is a downlink subframe.</w:t>
      </w:r>
      <w:r>
        <w:rPr>
          <w:sz w:val="22"/>
          <w:szCs w:val="22"/>
        </w:rPr>
        <w:t xml:space="preserve"> This is captured </w:t>
      </w:r>
      <w:r w:rsidRPr="003A4F26">
        <w:rPr>
          <w:sz w:val="22"/>
          <w:szCs w:val="22"/>
        </w:rPr>
        <w:t xml:space="preserve">in 36.133 [1]. The rationale is to secure that the resulting measurement gap becomes 6 ms and does not get reduced by timing advance, i.e., the timing offset between uplink and downlink subframes. </w:t>
      </w:r>
    </w:p>
    <w:p w:rsidR="00D80957" w:rsidRPr="003A4F26" w:rsidRDefault="00D80957" w:rsidP="001D40CE">
      <w:pPr>
        <w:jc w:val="both"/>
        <w:rPr>
          <w:sz w:val="22"/>
          <w:szCs w:val="22"/>
        </w:rPr>
      </w:pPr>
      <w:r w:rsidRPr="003A4F26">
        <w:rPr>
          <w:sz w:val="22"/>
          <w:szCs w:val="22"/>
        </w:rPr>
        <w:t>The assumption in RAN4 regarding implementation margin for switching radio from intra-frequency carrier to inter-frequency</w:t>
      </w:r>
      <w:r>
        <w:rPr>
          <w:sz w:val="22"/>
          <w:szCs w:val="22"/>
        </w:rPr>
        <w:t>/inter-RAT</w:t>
      </w:r>
      <w:r w:rsidRPr="003A4F26">
        <w:rPr>
          <w:sz w:val="22"/>
          <w:szCs w:val="22"/>
        </w:rPr>
        <w:t xml:space="preserve"> carrier, and vice versa, is that 0.5ms is needed for each such switching [3]. Hence from standard point of view about 5 ms result from a 6 ms measurement gap. At least about 5.1</w:t>
      </w:r>
      <w:r>
        <w:rPr>
          <w:sz w:val="22"/>
          <w:szCs w:val="22"/>
        </w:rPr>
        <w:t>4</w:t>
      </w:r>
      <w:r w:rsidRPr="003A4F26">
        <w:rPr>
          <w:sz w:val="22"/>
          <w:szCs w:val="22"/>
        </w:rPr>
        <w:t xml:space="preserve"> ms is needed in order to secure that the UE has a chance to</w:t>
      </w:r>
      <w:r>
        <w:rPr>
          <w:sz w:val="22"/>
          <w:szCs w:val="22"/>
        </w:rPr>
        <w:t xml:space="preserve"> detect E-UTRAN inter-frequency </w:t>
      </w:r>
      <w:r w:rsidRPr="003A4F26">
        <w:rPr>
          <w:sz w:val="22"/>
          <w:szCs w:val="22"/>
        </w:rPr>
        <w:t>neighbour cells regardless of the timing relation to the serving cell, since the synchronization signals are transmitted on 5 ms basis [2].</w:t>
      </w:r>
      <w:r>
        <w:rPr>
          <w:sz w:val="22"/>
          <w:szCs w:val="22"/>
        </w:rPr>
        <w:t xml:space="preserve"> The extra 0.14 ms is needed to ensure that symbols containing PSS and SSS are available in the same sync subframe to facilitate coherent detection. The situation is similar for UTRA TDD neighbour cells since there, too, the synchronization signals are transmitted on 5 ms basis. </w:t>
      </w:r>
      <w:r w:rsidRPr="003A4F26">
        <w:rPr>
          <w:sz w:val="22"/>
          <w:szCs w:val="22"/>
        </w:rPr>
        <w:t>The 5.1</w:t>
      </w:r>
      <w:r>
        <w:rPr>
          <w:sz w:val="22"/>
          <w:szCs w:val="22"/>
        </w:rPr>
        <w:t>4</w:t>
      </w:r>
      <w:r w:rsidRPr="003A4F26">
        <w:rPr>
          <w:sz w:val="22"/>
          <w:szCs w:val="22"/>
        </w:rPr>
        <w:t xml:space="preserve"> ms needed are within reach from implementation point of view, but it is important that the measurement gaps do not get reduced. Howe</w:t>
      </w:r>
      <w:r>
        <w:rPr>
          <w:sz w:val="22"/>
          <w:szCs w:val="22"/>
        </w:rPr>
        <w:t>ver we have identified as set of</w:t>
      </w:r>
      <w:r w:rsidRPr="003A4F26">
        <w:rPr>
          <w:sz w:val="22"/>
          <w:szCs w:val="22"/>
        </w:rPr>
        <w:t xml:space="preserve"> E-UTRA TDD-case</w:t>
      </w:r>
      <w:r>
        <w:rPr>
          <w:sz w:val="22"/>
          <w:szCs w:val="22"/>
        </w:rPr>
        <w:t>s</w:t>
      </w:r>
      <w:r w:rsidRPr="003A4F26">
        <w:rPr>
          <w:sz w:val="22"/>
          <w:szCs w:val="22"/>
        </w:rPr>
        <w:t xml:space="preserve"> where the measurement gap may get reduced considerably due to timing advance when real implementation is taken into account. As a result, the UE might get blind to neighbour cells with particular timings.</w:t>
      </w:r>
    </w:p>
    <w:p w:rsidR="00D80957" w:rsidRPr="003A4F26" w:rsidRDefault="00D80957" w:rsidP="0062215E">
      <w:pPr>
        <w:rPr>
          <w:sz w:val="22"/>
          <w:szCs w:val="22"/>
        </w:rPr>
      </w:pPr>
      <w:r w:rsidRPr="003A4F26">
        <w:rPr>
          <w:sz w:val="22"/>
          <w:szCs w:val="22"/>
        </w:rPr>
        <w:t>In this contribution we propose a change that will guarantee a 6 ms nominal measurement gap also for the concerned E-UTRA TDD case</w:t>
      </w:r>
      <w:r>
        <w:rPr>
          <w:sz w:val="22"/>
          <w:szCs w:val="22"/>
        </w:rPr>
        <w:t>s</w:t>
      </w:r>
      <w:r w:rsidRPr="003A4F26">
        <w:rPr>
          <w:sz w:val="22"/>
          <w:szCs w:val="22"/>
        </w:rPr>
        <w:t>.</w:t>
      </w:r>
    </w:p>
    <w:p w:rsidR="00D80957" w:rsidRPr="002A66CF" w:rsidRDefault="00D80957" w:rsidP="00B905FA">
      <w:pPr>
        <w:pStyle w:val="Heading1"/>
        <w:rPr>
          <w:sz w:val="32"/>
        </w:rPr>
      </w:pPr>
      <w:r w:rsidRPr="002A66CF">
        <w:rPr>
          <w:sz w:val="32"/>
        </w:rPr>
        <w:t>Background</w:t>
      </w:r>
    </w:p>
    <w:p w:rsidR="00D80957" w:rsidRPr="002A66CF" w:rsidRDefault="00D80957" w:rsidP="006515A2">
      <w:pPr>
        <w:pStyle w:val="Heading2"/>
        <w:rPr>
          <w:sz w:val="28"/>
        </w:rPr>
      </w:pPr>
      <w:r w:rsidRPr="002A66CF">
        <w:rPr>
          <w:sz w:val="28"/>
        </w:rPr>
        <w:t>Alignment of EUTRA TDD measurement gaps with particular subframe offsets</w:t>
      </w:r>
    </w:p>
    <w:p w:rsidR="00D80957" w:rsidRPr="002A66CF" w:rsidRDefault="00D80957" w:rsidP="006515A2">
      <w:pPr>
        <w:rPr>
          <w:sz w:val="18"/>
        </w:rPr>
      </w:pPr>
    </w:p>
    <w:p w:rsidR="00D80957" w:rsidRPr="002A66CF" w:rsidRDefault="00D80957" w:rsidP="006515A2">
      <w:pPr>
        <w:rPr>
          <w:sz w:val="18"/>
        </w:rPr>
      </w:pPr>
    </w:p>
    <w:p w:rsidR="00D80957" w:rsidRPr="002A66CF" w:rsidRDefault="00D80957" w:rsidP="00E13BD4">
      <w:pPr>
        <w:pStyle w:val="TH"/>
        <w:rPr>
          <w:sz w:val="18"/>
        </w:rPr>
      </w:pPr>
      <w:r w:rsidRPr="002A66CF">
        <w:rPr>
          <w:sz w:val="18"/>
        </w:rPr>
        <w:object w:dxaOrig="17233" w:dyaOrig="4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29.75pt" o:ole="">
            <v:imagedata r:id="rId7" o:title=""/>
          </v:shape>
          <o:OLEObject Type="Embed" ProgID="Visio.Drawing.11" ShapeID="_x0000_i1025" DrawAspect="Content" ObjectID="_1420279092" r:id="rId8"/>
        </w:object>
      </w:r>
    </w:p>
    <w:p w:rsidR="00D80957" w:rsidRPr="002A66CF" w:rsidRDefault="00D80957" w:rsidP="00E13BD4">
      <w:pPr>
        <w:pStyle w:val="Caption"/>
        <w:jc w:val="center"/>
        <w:rPr>
          <w:sz w:val="18"/>
          <w:lang w:val="en-US"/>
        </w:rPr>
      </w:pPr>
      <w:bookmarkStart w:id="2" w:name="_Ref345918913"/>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Pr="002A66CF">
        <w:rPr>
          <w:noProof/>
          <w:sz w:val="18"/>
          <w:lang w:val="en-US"/>
        </w:rPr>
        <w:t>1</w:t>
      </w:r>
      <w:r w:rsidRPr="002A66CF">
        <w:rPr>
          <w:sz w:val="18"/>
          <w:lang w:val="en-US"/>
        </w:rPr>
        <w:fldChar w:fldCharType="end"/>
      </w:r>
      <w:bookmarkEnd w:id="2"/>
      <w:r w:rsidRPr="002A66CF">
        <w:rPr>
          <w:sz w:val="18"/>
          <w:lang w:val="en-US"/>
        </w:rPr>
        <w:t>: Frame structure type 2, used for TDD (5 ms switching point) [2].</w:t>
      </w:r>
    </w:p>
    <w:p w:rsidR="00D80957" w:rsidRPr="002A66CF" w:rsidRDefault="00D80957" w:rsidP="00E13BD4">
      <w:pPr>
        <w:rPr>
          <w:sz w:val="18"/>
          <w:lang w:val="en-US" w:eastAsia="ja-JP"/>
        </w:rPr>
      </w:pPr>
    </w:p>
    <w:p w:rsidR="00D80957" w:rsidRPr="002A66CF" w:rsidRDefault="00D80957" w:rsidP="00AD6CE6">
      <w:pPr>
        <w:rPr>
          <w:sz w:val="18"/>
        </w:rPr>
      </w:pPr>
    </w:p>
    <w:p w:rsidR="00D80957" w:rsidRPr="002A66CF" w:rsidRDefault="00D80957" w:rsidP="00AD6CE6">
      <w:pPr>
        <w:pStyle w:val="TH"/>
        <w:rPr>
          <w:sz w:val="18"/>
        </w:rPr>
      </w:pPr>
    </w:p>
    <w:p w:rsidR="00D80957" w:rsidRPr="002A66CF" w:rsidRDefault="00D80957" w:rsidP="00AD6CE6">
      <w:pPr>
        <w:pStyle w:val="Caption"/>
        <w:keepNext/>
        <w:jc w:val="center"/>
        <w:rPr>
          <w:sz w:val="18"/>
        </w:rPr>
      </w:pPr>
      <w:bookmarkStart w:id="3" w:name="_Ref345919600"/>
      <w:r w:rsidRPr="002A66CF">
        <w:rPr>
          <w:sz w:val="18"/>
        </w:rPr>
        <w:t xml:space="preserve">Table </w:t>
      </w:r>
      <w:r w:rsidRPr="002A66CF">
        <w:rPr>
          <w:sz w:val="18"/>
        </w:rPr>
        <w:fldChar w:fldCharType="begin"/>
      </w:r>
      <w:r w:rsidRPr="002A66CF">
        <w:rPr>
          <w:sz w:val="18"/>
        </w:rPr>
        <w:instrText xml:space="preserve"> SEQ Table \* ARABIC </w:instrText>
      </w:r>
      <w:r w:rsidRPr="002A66CF">
        <w:rPr>
          <w:sz w:val="18"/>
        </w:rPr>
        <w:fldChar w:fldCharType="separate"/>
      </w:r>
      <w:r w:rsidRPr="002A66CF">
        <w:rPr>
          <w:noProof/>
          <w:sz w:val="18"/>
        </w:rPr>
        <w:t>1</w:t>
      </w:r>
      <w:r w:rsidRPr="002A66CF">
        <w:rPr>
          <w:sz w:val="18"/>
        </w:rPr>
        <w:fldChar w:fldCharType="end"/>
      </w:r>
      <w:bookmarkEnd w:id="3"/>
      <w:r w:rsidRPr="002A66CF">
        <w:rPr>
          <w:sz w:val="18"/>
        </w:rPr>
        <w:t>: Uplink-downlink configurations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2"/>
        <w:gridCol w:w="2030"/>
        <w:gridCol w:w="332"/>
        <w:gridCol w:w="323"/>
        <w:gridCol w:w="332"/>
        <w:gridCol w:w="332"/>
        <w:gridCol w:w="332"/>
        <w:gridCol w:w="332"/>
        <w:gridCol w:w="332"/>
        <w:gridCol w:w="332"/>
        <w:gridCol w:w="332"/>
        <w:gridCol w:w="332"/>
      </w:tblGrid>
      <w:tr w:rsidR="00D80957" w:rsidRPr="002A66CF" w:rsidTr="0064080D">
        <w:trPr>
          <w:jc w:val="center"/>
        </w:trPr>
        <w:tc>
          <w:tcPr>
            <w:tcW w:w="0" w:type="auto"/>
            <w:vMerge w:val="restart"/>
          </w:tcPr>
          <w:p w:rsidR="00D80957" w:rsidRPr="002A66CF" w:rsidRDefault="00D80957" w:rsidP="0064080D">
            <w:pPr>
              <w:pStyle w:val="TAH"/>
              <w:rPr>
                <w:sz w:val="16"/>
              </w:rPr>
            </w:pPr>
            <w:r w:rsidRPr="002A66CF">
              <w:rPr>
                <w:sz w:val="16"/>
              </w:rPr>
              <w:t xml:space="preserve">Uplink-downlink </w:t>
            </w:r>
          </w:p>
          <w:p w:rsidR="00D80957" w:rsidRPr="002A66CF" w:rsidRDefault="00D80957" w:rsidP="0064080D">
            <w:pPr>
              <w:pStyle w:val="TAH"/>
              <w:rPr>
                <w:sz w:val="16"/>
              </w:rPr>
            </w:pPr>
            <w:r w:rsidRPr="002A66CF">
              <w:rPr>
                <w:sz w:val="16"/>
              </w:rPr>
              <w:t>Configuration</w:t>
            </w:r>
          </w:p>
        </w:tc>
        <w:tc>
          <w:tcPr>
            <w:tcW w:w="0" w:type="auto"/>
            <w:vMerge w:val="restart"/>
          </w:tcPr>
          <w:p w:rsidR="00D80957" w:rsidRPr="002A66CF" w:rsidRDefault="00D80957" w:rsidP="0064080D">
            <w:pPr>
              <w:pStyle w:val="TAH"/>
              <w:rPr>
                <w:sz w:val="16"/>
              </w:rPr>
            </w:pPr>
            <w:r w:rsidRPr="002A66CF">
              <w:rPr>
                <w:sz w:val="16"/>
              </w:rPr>
              <w:t xml:space="preserve">Downlink-to-Uplink </w:t>
            </w:r>
          </w:p>
          <w:p w:rsidR="00D80957" w:rsidRPr="002A66CF" w:rsidRDefault="00D80957" w:rsidP="0064080D">
            <w:pPr>
              <w:pStyle w:val="TAH"/>
              <w:rPr>
                <w:sz w:val="16"/>
              </w:rPr>
            </w:pPr>
            <w:r w:rsidRPr="002A66CF">
              <w:rPr>
                <w:sz w:val="16"/>
              </w:rPr>
              <w:t>Switch-point periodicity</w:t>
            </w:r>
          </w:p>
        </w:tc>
        <w:tc>
          <w:tcPr>
            <w:tcW w:w="0" w:type="auto"/>
            <w:gridSpan w:val="10"/>
          </w:tcPr>
          <w:p w:rsidR="00D80957" w:rsidRPr="002A66CF" w:rsidRDefault="00D80957" w:rsidP="0064080D">
            <w:pPr>
              <w:pStyle w:val="TAH"/>
              <w:rPr>
                <w:sz w:val="16"/>
              </w:rPr>
            </w:pPr>
            <w:r w:rsidRPr="002A66CF">
              <w:rPr>
                <w:sz w:val="16"/>
              </w:rPr>
              <w:t>Subframe number</w:t>
            </w:r>
          </w:p>
        </w:tc>
      </w:tr>
      <w:tr w:rsidR="00D80957" w:rsidRPr="002A66CF" w:rsidTr="0064080D">
        <w:trPr>
          <w:jc w:val="center"/>
        </w:trPr>
        <w:tc>
          <w:tcPr>
            <w:tcW w:w="0" w:type="auto"/>
            <w:vMerge/>
          </w:tcPr>
          <w:p w:rsidR="00D80957" w:rsidRPr="002A66CF" w:rsidRDefault="00D80957" w:rsidP="0064080D">
            <w:pPr>
              <w:pStyle w:val="TAH"/>
              <w:rPr>
                <w:sz w:val="16"/>
              </w:rPr>
            </w:pPr>
          </w:p>
        </w:tc>
        <w:tc>
          <w:tcPr>
            <w:tcW w:w="0" w:type="auto"/>
            <w:vMerge/>
          </w:tcPr>
          <w:p w:rsidR="00D80957" w:rsidRPr="002A66CF" w:rsidRDefault="00D80957" w:rsidP="0064080D">
            <w:pPr>
              <w:pStyle w:val="TAH"/>
              <w:rPr>
                <w:sz w:val="16"/>
              </w:rPr>
            </w:pPr>
          </w:p>
        </w:tc>
        <w:tc>
          <w:tcPr>
            <w:tcW w:w="0" w:type="auto"/>
          </w:tcPr>
          <w:p w:rsidR="00D80957" w:rsidRPr="002A66CF" w:rsidRDefault="00D80957" w:rsidP="0064080D">
            <w:pPr>
              <w:pStyle w:val="TAH"/>
              <w:rPr>
                <w:sz w:val="16"/>
              </w:rPr>
            </w:pPr>
            <w:r w:rsidRPr="002A66CF">
              <w:rPr>
                <w:sz w:val="16"/>
              </w:rPr>
              <w:t>0</w:t>
            </w:r>
          </w:p>
        </w:tc>
        <w:tc>
          <w:tcPr>
            <w:tcW w:w="0" w:type="auto"/>
          </w:tcPr>
          <w:p w:rsidR="00D80957" w:rsidRPr="002A66CF" w:rsidRDefault="00D80957" w:rsidP="0064080D">
            <w:pPr>
              <w:pStyle w:val="TAH"/>
              <w:rPr>
                <w:sz w:val="16"/>
              </w:rPr>
            </w:pPr>
            <w:r w:rsidRPr="002A66CF">
              <w:rPr>
                <w:sz w:val="16"/>
              </w:rPr>
              <w:t>1</w:t>
            </w:r>
          </w:p>
        </w:tc>
        <w:tc>
          <w:tcPr>
            <w:tcW w:w="0" w:type="auto"/>
          </w:tcPr>
          <w:p w:rsidR="00D80957" w:rsidRPr="002A66CF" w:rsidRDefault="00D80957" w:rsidP="0064080D">
            <w:pPr>
              <w:pStyle w:val="TAH"/>
              <w:rPr>
                <w:sz w:val="16"/>
              </w:rPr>
            </w:pPr>
            <w:r w:rsidRPr="002A66CF">
              <w:rPr>
                <w:sz w:val="16"/>
              </w:rPr>
              <w:t>2</w:t>
            </w:r>
          </w:p>
        </w:tc>
        <w:tc>
          <w:tcPr>
            <w:tcW w:w="0" w:type="auto"/>
          </w:tcPr>
          <w:p w:rsidR="00D80957" w:rsidRPr="002A66CF" w:rsidRDefault="00D80957" w:rsidP="0064080D">
            <w:pPr>
              <w:pStyle w:val="TAH"/>
              <w:rPr>
                <w:sz w:val="16"/>
              </w:rPr>
            </w:pPr>
            <w:r w:rsidRPr="002A66CF">
              <w:rPr>
                <w:sz w:val="16"/>
              </w:rPr>
              <w:t>3</w:t>
            </w:r>
          </w:p>
        </w:tc>
        <w:tc>
          <w:tcPr>
            <w:tcW w:w="0" w:type="auto"/>
          </w:tcPr>
          <w:p w:rsidR="00D80957" w:rsidRPr="002A66CF" w:rsidRDefault="00D80957" w:rsidP="0064080D">
            <w:pPr>
              <w:pStyle w:val="TAH"/>
              <w:rPr>
                <w:sz w:val="16"/>
              </w:rPr>
            </w:pPr>
            <w:r w:rsidRPr="002A66CF">
              <w:rPr>
                <w:sz w:val="16"/>
              </w:rPr>
              <w:t>4</w:t>
            </w:r>
          </w:p>
        </w:tc>
        <w:tc>
          <w:tcPr>
            <w:tcW w:w="0" w:type="auto"/>
          </w:tcPr>
          <w:p w:rsidR="00D80957" w:rsidRPr="002A66CF" w:rsidRDefault="00D80957" w:rsidP="0064080D">
            <w:pPr>
              <w:pStyle w:val="TAH"/>
              <w:rPr>
                <w:sz w:val="16"/>
              </w:rPr>
            </w:pPr>
            <w:r w:rsidRPr="002A66CF">
              <w:rPr>
                <w:sz w:val="16"/>
              </w:rPr>
              <w:t>5</w:t>
            </w:r>
          </w:p>
        </w:tc>
        <w:tc>
          <w:tcPr>
            <w:tcW w:w="0" w:type="auto"/>
          </w:tcPr>
          <w:p w:rsidR="00D80957" w:rsidRPr="002A66CF" w:rsidRDefault="00D80957" w:rsidP="0064080D">
            <w:pPr>
              <w:pStyle w:val="TAH"/>
              <w:rPr>
                <w:sz w:val="16"/>
              </w:rPr>
            </w:pPr>
            <w:r w:rsidRPr="002A66CF">
              <w:rPr>
                <w:sz w:val="16"/>
              </w:rPr>
              <w:t>6</w:t>
            </w:r>
          </w:p>
        </w:tc>
        <w:tc>
          <w:tcPr>
            <w:tcW w:w="0" w:type="auto"/>
          </w:tcPr>
          <w:p w:rsidR="00D80957" w:rsidRPr="002A66CF" w:rsidRDefault="00D80957" w:rsidP="0064080D">
            <w:pPr>
              <w:pStyle w:val="TAH"/>
              <w:rPr>
                <w:sz w:val="16"/>
              </w:rPr>
            </w:pPr>
            <w:r w:rsidRPr="002A66CF">
              <w:rPr>
                <w:sz w:val="16"/>
              </w:rPr>
              <w:t>7</w:t>
            </w:r>
          </w:p>
        </w:tc>
        <w:tc>
          <w:tcPr>
            <w:tcW w:w="0" w:type="auto"/>
          </w:tcPr>
          <w:p w:rsidR="00D80957" w:rsidRPr="002A66CF" w:rsidRDefault="00D80957" w:rsidP="0064080D">
            <w:pPr>
              <w:pStyle w:val="TAH"/>
              <w:rPr>
                <w:sz w:val="16"/>
              </w:rPr>
            </w:pPr>
            <w:r w:rsidRPr="002A66CF">
              <w:rPr>
                <w:sz w:val="16"/>
              </w:rPr>
              <w:t>8</w:t>
            </w:r>
          </w:p>
        </w:tc>
        <w:tc>
          <w:tcPr>
            <w:tcW w:w="0" w:type="auto"/>
          </w:tcPr>
          <w:p w:rsidR="00D80957" w:rsidRPr="002A66CF" w:rsidRDefault="00D80957" w:rsidP="0064080D">
            <w:pPr>
              <w:pStyle w:val="TAH"/>
              <w:rPr>
                <w:sz w:val="16"/>
              </w:rPr>
            </w:pPr>
            <w:r w:rsidRPr="002A66CF">
              <w:rPr>
                <w:sz w:val="16"/>
              </w:rPr>
              <w:t>9</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0</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1</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2</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3</w:t>
            </w:r>
          </w:p>
        </w:tc>
        <w:tc>
          <w:tcPr>
            <w:tcW w:w="0" w:type="auto"/>
          </w:tcPr>
          <w:p w:rsidR="00D80957" w:rsidRPr="002A66CF" w:rsidRDefault="00D80957" w:rsidP="0064080D">
            <w:pPr>
              <w:pStyle w:val="TAC"/>
              <w:rPr>
                <w:sz w:val="16"/>
              </w:rPr>
            </w:pPr>
            <w:r w:rsidRPr="002A66CF">
              <w:rPr>
                <w:sz w:val="16"/>
              </w:rPr>
              <w:t>10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4</w:t>
            </w:r>
          </w:p>
        </w:tc>
        <w:tc>
          <w:tcPr>
            <w:tcW w:w="0" w:type="auto"/>
          </w:tcPr>
          <w:p w:rsidR="00D80957" w:rsidRPr="002A66CF" w:rsidRDefault="00D80957" w:rsidP="0064080D">
            <w:pPr>
              <w:pStyle w:val="TAC"/>
              <w:rPr>
                <w:sz w:val="16"/>
              </w:rPr>
            </w:pPr>
            <w:r w:rsidRPr="002A66CF">
              <w:rPr>
                <w:sz w:val="16"/>
              </w:rPr>
              <w:t>10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5</w:t>
            </w:r>
          </w:p>
        </w:tc>
        <w:tc>
          <w:tcPr>
            <w:tcW w:w="0" w:type="auto"/>
          </w:tcPr>
          <w:p w:rsidR="00D80957" w:rsidRPr="002A66CF" w:rsidRDefault="00D80957" w:rsidP="0064080D">
            <w:pPr>
              <w:pStyle w:val="TAC"/>
              <w:rPr>
                <w:sz w:val="16"/>
              </w:rPr>
            </w:pPr>
            <w:r w:rsidRPr="002A66CF">
              <w:rPr>
                <w:sz w:val="16"/>
              </w:rPr>
              <w:t>10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6</w:t>
            </w:r>
          </w:p>
        </w:tc>
        <w:tc>
          <w:tcPr>
            <w:tcW w:w="0" w:type="auto"/>
          </w:tcPr>
          <w:p w:rsidR="00D80957" w:rsidRPr="002A66CF" w:rsidRDefault="00D80957" w:rsidP="0064080D">
            <w:pPr>
              <w:pStyle w:val="TAC"/>
              <w:rPr>
                <w:sz w:val="16"/>
              </w:rPr>
            </w:pPr>
            <w:r w:rsidRPr="002A66CF">
              <w:rPr>
                <w:sz w:val="16"/>
              </w:rPr>
              <w:t>5 ms</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r>
    </w:tbl>
    <w:p w:rsidR="00D80957" w:rsidRPr="002A66CF" w:rsidRDefault="00D80957" w:rsidP="00E13BD4">
      <w:pPr>
        <w:rPr>
          <w:szCs w:val="22"/>
        </w:rPr>
      </w:pPr>
    </w:p>
    <w:p w:rsidR="00D80957" w:rsidRPr="002A66CF" w:rsidRDefault="00D80957" w:rsidP="001D40CE">
      <w:pPr>
        <w:jc w:val="both"/>
        <w:rPr>
          <w:sz w:val="22"/>
          <w:szCs w:val="24"/>
        </w:rPr>
      </w:pPr>
      <w:r w:rsidRPr="002A66CF">
        <w:rPr>
          <w:sz w:val="22"/>
          <w:szCs w:val="24"/>
        </w:rPr>
        <w:t>The frame structure used for E-UTRAN TDD</w:t>
      </w:r>
      <w:r>
        <w:rPr>
          <w:sz w:val="22"/>
          <w:szCs w:val="24"/>
        </w:rPr>
        <w:t xml:space="preserve"> </w:t>
      </w:r>
      <w:r w:rsidRPr="002A66CF">
        <w:rPr>
          <w:sz w:val="22"/>
          <w:szCs w:val="24"/>
        </w:rPr>
        <w:t xml:space="preserve">is illustrated in </w:t>
      </w:r>
      <w:fldSimple w:instr=" REF _Ref345918913 \h  \* MERGEFORMAT ">
        <w:r w:rsidRPr="002A66CF">
          <w:rPr>
            <w:sz w:val="22"/>
            <w:szCs w:val="24"/>
            <w:lang w:val="en-US"/>
          </w:rPr>
          <w:t xml:space="preserve">Figure </w:t>
        </w:r>
        <w:r w:rsidRPr="002A66CF">
          <w:rPr>
            <w:noProof/>
            <w:sz w:val="22"/>
            <w:szCs w:val="24"/>
            <w:lang w:val="en-US"/>
          </w:rPr>
          <w:t>1</w:t>
        </w:r>
      </w:fldSimple>
      <w:r w:rsidRPr="002A66CF">
        <w:rPr>
          <w:sz w:val="22"/>
          <w:szCs w:val="24"/>
        </w:rPr>
        <w:t xml:space="preserve">, and the uplink-downlink configurations are listed in </w:t>
      </w:r>
      <w:fldSimple w:instr=" REF _Ref345919600 \h  \* MERGEFORMAT ">
        <w:r w:rsidRPr="002A66CF">
          <w:rPr>
            <w:sz w:val="22"/>
            <w:szCs w:val="24"/>
          </w:rPr>
          <w:t xml:space="preserve">Table </w:t>
        </w:r>
        <w:r w:rsidRPr="002A66CF">
          <w:rPr>
            <w:noProof/>
            <w:sz w:val="22"/>
            <w:szCs w:val="24"/>
          </w:rPr>
          <w:t>1</w:t>
        </w:r>
      </w:fldSimple>
      <w:r w:rsidRPr="002A66CF">
        <w:rPr>
          <w:sz w:val="22"/>
          <w:szCs w:val="24"/>
        </w:rPr>
        <w:t xml:space="preserve">. It can be noted that for Uplink-downlink configuration 0, measurement gaps with offsets 3 and 8 subframes relative to the frame border will be squeezed in between two uplink subframes, </w:t>
      </w:r>
      <w:fldSimple w:instr=" REF _Ref345925703 \h  \* MERGEFORMAT ">
        <w:r w:rsidRPr="002A66CF">
          <w:rPr>
            <w:sz w:val="22"/>
            <w:szCs w:val="24"/>
            <w:lang w:val="en-US"/>
          </w:rPr>
          <w:t xml:space="preserve">Figure </w:t>
        </w:r>
        <w:r w:rsidRPr="002A66CF">
          <w:rPr>
            <w:noProof/>
            <w:sz w:val="22"/>
            <w:szCs w:val="24"/>
            <w:lang w:val="en-US"/>
          </w:rPr>
          <w:t>2</w:t>
        </w:r>
      </w:fldSimple>
      <w:r w:rsidRPr="002A66CF">
        <w:rPr>
          <w:sz w:val="22"/>
          <w:szCs w:val="24"/>
        </w:rPr>
        <w:t>. Moreover it can be noted that for Uplink-downlink configurations</w:t>
      </w:r>
      <w:r>
        <w:rPr>
          <w:sz w:val="22"/>
          <w:szCs w:val="24"/>
        </w:rPr>
        <w:t xml:space="preserve"> </w:t>
      </w:r>
      <w:r w:rsidRPr="002A66CF">
        <w:rPr>
          <w:sz w:val="22"/>
          <w:szCs w:val="24"/>
        </w:rPr>
        <w:t>0, 1 and 6, measurement gaps with offsets 2 and 7</w:t>
      </w:r>
      <w:r>
        <w:rPr>
          <w:sz w:val="22"/>
          <w:szCs w:val="24"/>
        </w:rPr>
        <w:t xml:space="preserve"> </w:t>
      </w:r>
      <w:r w:rsidRPr="002A66CF">
        <w:rPr>
          <w:sz w:val="22"/>
          <w:szCs w:val="24"/>
        </w:rPr>
        <w:t xml:space="preserve">subframes will be squeezed in between a special subframe and an uplink subframe, </w:t>
      </w:r>
      <w:fldSimple w:instr=" REF _Ref345925744 \h  \* MERGEFORMAT ">
        <w:r w:rsidRPr="002A66CF">
          <w:rPr>
            <w:sz w:val="22"/>
            <w:szCs w:val="24"/>
            <w:lang w:val="en-US"/>
          </w:rPr>
          <w:t xml:space="preserve">Figure </w:t>
        </w:r>
        <w:r w:rsidRPr="002A66CF">
          <w:rPr>
            <w:noProof/>
            <w:sz w:val="22"/>
            <w:szCs w:val="24"/>
            <w:lang w:val="en-US"/>
          </w:rPr>
          <w:t>3</w:t>
        </w:r>
      </w:fldSimple>
      <w:r w:rsidRPr="002A66CF">
        <w:rPr>
          <w:sz w:val="22"/>
          <w:szCs w:val="24"/>
        </w:rPr>
        <w:t>.</w:t>
      </w:r>
    </w:p>
    <w:p w:rsidR="00D80957" w:rsidRPr="002A66CF" w:rsidRDefault="00D80957" w:rsidP="00047819">
      <w:pPr>
        <w:keepNext/>
        <w:jc w:val="center"/>
        <w:rPr>
          <w:sz w:val="18"/>
        </w:rPr>
      </w:pPr>
      <w:r w:rsidRPr="002A66CF">
        <w:rPr>
          <w:sz w:val="18"/>
        </w:rPr>
        <w:object w:dxaOrig="10279" w:dyaOrig="5293">
          <v:shape id="_x0000_i1026" type="#_x0000_t75" style="width:252pt;height:129.75pt" o:ole="">
            <v:imagedata r:id="rId9" o:title=""/>
          </v:shape>
          <o:OLEObject Type="Embed" ProgID="Visio.Drawing.11" ShapeID="_x0000_i1026" DrawAspect="Content" ObjectID="_1420279093" r:id="rId10"/>
        </w:object>
      </w:r>
    </w:p>
    <w:p w:rsidR="00D80957" w:rsidRPr="002A66CF" w:rsidRDefault="00D80957" w:rsidP="00DA2576">
      <w:pPr>
        <w:pStyle w:val="Caption"/>
        <w:rPr>
          <w:sz w:val="18"/>
          <w:lang w:val="en-US"/>
        </w:rPr>
      </w:pPr>
      <w:bookmarkStart w:id="4" w:name="_Ref345925703"/>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Pr="002A66CF">
        <w:rPr>
          <w:noProof/>
          <w:sz w:val="18"/>
          <w:lang w:val="en-US"/>
        </w:rPr>
        <w:t>2</w:t>
      </w:r>
      <w:r w:rsidRPr="002A66CF">
        <w:rPr>
          <w:sz w:val="18"/>
          <w:lang w:val="en-US"/>
        </w:rPr>
        <w:fldChar w:fldCharType="end"/>
      </w:r>
      <w:bookmarkEnd w:id="4"/>
      <w:r w:rsidRPr="002A66CF">
        <w:rPr>
          <w:sz w:val="18"/>
          <w:lang w:val="en-US"/>
        </w:rPr>
        <w:t>: Uplink-downlink configuration 0 and alignment of measurement gap with offset 3 or 8 subframes.</w:t>
      </w:r>
    </w:p>
    <w:p w:rsidR="00D80957" w:rsidRPr="002A66CF" w:rsidRDefault="00D80957" w:rsidP="00047819">
      <w:pPr>
        <w:rPr>
          <w:sz w:val="18"/>
          <w:lang w:val="en-US" w:eastAsia="ja-JP"/>
        </w:rPr>
      </w:pPr>
    </w:p>
    <w:p w:rsidR="00D80957" w:rsidRPr="002A66CF" w:rsidRDefault="00D80957" w:rsidP="00047819">
      <w:pPr>
        <w:keepNext/>
        <w:jc w:val="center"/>
        <w:rPr>
          <w:sz w:val="18"/>
        </w:rPr>
      </w:pPr>
      <w:r w:rsidRPr="002A66CF">
        <w:rPr>
          <w:szCs w:val="22"/>
        </w:rPr>
        <w:object w:dxaOrig="9145" w:dyaOrig="5293">
          <v:shape id="_x0000_i1027" type="#_x0000_t75" style="width:224.25pt;height:129.75pt" o:ole="">
            <v:imagedata r:id="rId11" o:title=""/>
          </v:shape>
          <o:OLEObject Type="Embed" ProgID="Visio.Drawing.11" ShapeID="_x0000_i1027" DrawAspect="Content" ObjectID="_1420279094" r:id="rId12"/>
        </w:object>
      </w:r>
    </w:p>
    <w:p w:rsidR="00D80957" w:rsidRPr="002A66CF" w:rsidRDefault="00D80957" w:rsidP="00DA2576">
      <w:pPr>
        <w:pStyle w:val="Caption"/>
        <w:rPr>
          <w:szCs w:val="22"/>
          <w:lang w:val="en-US"/>
        </w:rPr>
      </w:pPr>
      <w:bookmarkStart w:id="5" w:name="_Ref345925744"/>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Pr="002A66CF">
        <w:rPr>
          <w:noProof/>
          <w:sz w:val="18"/>
          <w:lang w:val="en-US"/>
        </w:rPr>
        <w:t>3</w:t>
      </w:r>
      <w:r w:rsidRPr="002A66CF">
        <w:rPr>
          <w:sz w:val="18"/>
          <w:lang w:val="en-US"/>
        </w:rPr>
        <w:fldChar w:fldCharType="end"/>
      </w:r>
      <w:bookmarkEnd w:id="5"/>
      <w:r w:rsidRPr="002A66CF">
        <w:rPr>
          <w:sz w:val="18"/>
          <w:lang w:val="en-US"/>
        </w:rPr>
        <w:t>: Uplink-downlink configurations 0, 1 and 6 and alignment of measurement gap with offset 2 or 7 subframes.</w:t>
      </w:r>
    </w:p>
    <w:p w:rsidR="00D80957" w:rsidRPr="00A3769E" w:rsidRDefault="00D80957" w:rsidP="00E66111">
      <w:pPr>
        <w:rPr>
          <w:szCs w:val="22"/>
          <w:lang w:val="en-US"/>
        </w:rPr>
      </w:pPr>
    </w:p>
    <w:p w:rsidR="00D80957" w:rsidRPr="002A66CF" w:rsidRDefault="00D80957" w:rsidP="006515A2">
      <w:pPr>
        <w:pStyle w:val="Heading2"/>
        <w:rPr>
          <w:sz w:val="28"/>
        </w:rPr>
      </w:pPr>
      <w:r w:rsidRPr="002A66CF">
        <w:rPr>
          <w:sz w:val="28"/>
        </w:rPr>
        <w:t>Timing for measurement gaps</w:t>
      </w:r>
    </w:p>
    <w:p w:rsidR="00D80957" w:rsidRDefault="00D80957" w:rsidP="001D40CE">
      <w:pPr>
        <w:jc w:val="both"/>
        <w:rPr>
          <w:sz w:val="22"/>
          <w:szCs w:val="22"/>
        </w:rPr>
      </w:pPr>
      <w:r w:rsidRPr="002A66CF">
        <w:rPr>
          <w:sz w:val="22"/>
          <w:szCs w:val="22"/>
        </w:rPr>
        <w:t>One of the assumptions when defining existing UE behaviour for measurement gaps was the measurement gap was to be defined with respect to the downlink timing, i.e., it was to be aligned with DL subframes. Moreover it was assumed that transmission that would be overlapping the measurement gap were to be dropped [4]. Later through [5] the assumptions were captured in 36</w:t>
      </w:r>
      <w:r>
        <w:rPr>
          <w:sz w:val="22"/>
          <w:szCs w:val="22"/>
        </w:rPr>
        <w:t>.133 [1] via the following text</w:t>
      </w:r>
      <w:r w:rsidRPr="002A66CF">
        <w:rPr>
          <w:sz w:val="22"/>
          <w:szCs w:val="22"/>
        </w:rPr>
        <w:t>:</w:t>
      </w:r>
    </w:p>
    <w:p w:rsidR="00D80957" w:rsidRPr="00856A4B" w:rsidRDefault="00D80957" w:rsidP="00894A35">
      <w:pPr>
        <w:shd w:val="clear" w:color="auto" w:fill="D9D9D9"/>
        <w:ind w:left="1136"/>
        <w:rPr>
          <w:lang w:eastAsia="zh-CN"/>
        </w:rPr>
      </w:pPr>
      <w:r w:rsidRPr="00856A4B">
        <w:rPr>
          <w:lang w:eastAsia="zh-CN"/>
        </w:rPr>
        <w:t>In the uplink subframeoccurring immediately after the measurement gap,</w:t>
      </w:r>
    </w:p>
    <w:p w:rsidR="00D80957" w:rsidRPr="00856A4B" w:rsidRDefault="00D80957" w:rsidP="00894A35">
      <w:pPr>
        <w:pStyle w:val="B1"/>
        <w:shd w:val="clear" w:color="auto" w:fill="D9D9D9"/>
        <w:ind w:left="1704"/>
      </w:pPr>
      <w:r w:rsidRPr="00856A4B">
        <w:rPr>
          <w:lang w:eastAsia="zh-CN"/>
        </w:rPr>
        <w:t>-</w:t>
      </w:r>
      <w:r w:rsidRPr="00856A4B">
        <w:rPr>
          <w:lang w:eastAsia="zh-CN"/>
        </w:rPr>
        <w:tab/>
        <w:t>the E-UTRAN FDD UE shall not transmit any data</w:t>
      </w:r>
    </w:p>
    <w:p w:rsidR="00D80957" w:rsidRDefault="00D80957" w:rsidP="00894A35">
      <w:pPr>
        <w:pStyle w:val="B1"/>
        <w:shd w:val="clear" w:color="auto" w:fill="D9D9D9"/>
        <w:ind w:left="1704"/>
      </w:pPr>
      <w:r w:rsidRPr="00856A4B">
        <w:t>-</w:t>
      </w:r>
      <w:r w:rsidRPr="00856A4B">
        <w:tab/>
        <w:t>the E-UTRAN TDD UE shall not transmit any data if the subframe occurring immediately before the measurement gap is a downlink subframe.</w:t>
      </w:r>
    </w:p>
    <w:p w:rsidR="00D80957" w:rsidRPr="002A66CF" w:rsidRDefault="00D80957" w:rsidP="001D40CE">
      <w:pPr>
        <w:jc w:val="both"/>
        <w:rPr>
          <w:sz w:val="22"/>
          <w:szCs w:val="24"/>
        </w:rPr>
      </w:pPr>
      <w:r>
        <w:rPr>
          <w:sz w:val="22"/>
          <w:szCs w:val="22"/>
        </w:rPr>
        <w:t xml:space="preserve">The second bullet </w:t>
      </w:r>
      <w:r w:rsidRPr="002A66CF">
        <w:rPr>
          <w:sz w:val="22"/>
          <w:szCs w:val="22"/>
        </w:rPr>
        <w:t xml:space="preserve">covers LTE TDD but does not cover the case when the measurement gap is positioned between two uplink subframes, or between a special subframe and an uplink subframe. This might be justified if considering only the </w:t>
      </w:r>
      <w:r w:rsidRPr="002A66CF">
        <w:rPr>
          <w:i/>
          <w:sz w:val="22"/>
          <w:szCs w:val="22"/>
        </w:rPr>
        <w:t>autonomous change of timing</w:t>
      </w:r>
      <w:r w:rsidRPr="002A66CF">
        <w:rPr>
          <w:sz w:val="22"/>
          <w:szCs w:val="22"/>
        </w:rPr>
        <w:t>; and this since the UE only is allowed to autonomously change the transmit timing by at most 17.5×T</w:t>
      </w:r>
      <w:r w:rsidRPr="002A66CF">
        <w:rPr>
          <w:sz w:val="22"/>
          <w:szCs w:val="22"/>
          <w:vertAlign w:val="subscript"/>
        </w:rPr>
        <w:t>S</w:t>
      </w:r>
      <w:r w:rsidRPr="002A66CF">
        <w:rPr>
          <w:sz w:val="22"/>
          <w:szCs w:val="22"/>
        </w:rPr>
        <w:t xml:space="preserve"> (</w:t>
      </w:r>
      <w:r w:rsidRPr="002A66CF">
        <w:rPr>
          <w:sz w:val="22"/>
          <w:szCs w:val="24"/>
        </w:rPr>
        <w:t>0.57 µs) per 200 ms provided that it is not the first transmission after DRX [1]. The relative position of the gap would differ since it is defined from UL timing instead of DL timing, but the length would be 6 ms, as required.</w:t>
      </w:r>
    </w:p>
    <w:p w:rsidR="00D80957" w:rsidRPr="002A66CF" w:rsidRDefault="00D80957" w:rsidP="001D40CE">
      <w:pPr>
        <w:jc w:val="both"/>
        <w:rPr>
          <w:sz w:val="22"/>
          <w:szCs w:val="24"/>
        </w:rPr>
      </w:pPr>
      <w:r w:rsidRPr="002A66CF">
        <w:rPr>
          <w:sz w:val="22"/>
          <w:szCs w:val="24"/>
        </w:rPr>
        <w:t>In a practical implementation at some point in time the UE has to plan for switching the radio received from intra-frequency to inter-frequency, and later back again. Additio</w:t>
      </w:r>
      <w:r>
        <w:rPr>
          <w:sz w:val="22"/>
          <w:szCs w:val="24"/>
        </w:rPr>
        <w:t>nally it</w:t>
      </w:r>
      <w:r w:rsidRPr="002A66CF">
        <w:rPr>
          <w:sz w:val="22"/>
          <w:szCs w:val="24"/>
        </w:rPr>
        <w:t xml:space="preserve"> may need to plan for when to carry out automatic gain control (need access to common reference signals), when to start recording IQ samples for offline processing, and/or configure hardware accelerators for online processing, and/or configure software for control and processing. Suppose that this planning is done say less than 200 ms in advance – then the autonomous change of timing would potentially result in that the gap would move at most ±0.6 µs in addition for measurement gaps that are positioned between uplink activities. This could be handled by removing 0.6 µs from the beginning and the end of the measurement gap, as a margin for change in position.</w:t>
      </w:r>
      <w:r>
        <w:rPr>
          <w:sz w:val="22"/>
          <w:szCs w:val="24"/>
        </w:rPr>
        <w:t xml:space="preserve"> The impact would be negligible.</w:t>
      </w:r>
    </w:p>
    <w:p w:rsidR="00D80957" w:rsidRPr="002A66CF" w:rsidRDefault="00D80957" w:rsidP="001D40CE">
      <w:pPr>
        <w:jc w:val="both"/>
        <w:rPr>
          <w:sz w:val="22"/>
          <w:szCs w:val="24"/>
        </w:rPr>
      </w:pPr>
      <w:r w:rsidRPr="002A66CF">
        <w:rPr>
          <w:sz w:val="22"/>
          <w:szCs w:val="24"/>
        </w:rPr>
        <w:t xml:space="preserve">When taking </w:t>
      </w:r>
      <w:r w:rsidRPr="002A66CF">
        <w:rPr>
          <w:i/>
          <w:sz w:val="22"/>
          <w:szCs w:val="24"/>
        </w:rPr>
        <w:t xml:space="preserve">timing advance (TA) commands </w:t>
      </w:r>
      <w:r w:rsidRPr="002A66CF">
        <w:rPr>
          <w:sz w:val="22"/>
          <w:szCs w:val="24"/>
        </w:rPr>
        <w:t>into account it becomes somewhat more problematic. Change of timing has no impact on the measurement ga</w:t>
      </w:r>
      <w:r>
        <w:rPr>
          <w:sz w:val="22"/>
          <w:szCs w:val="24"/>
        </w:rPr>
        <w:t>ps that are covered by the text</w:t>
      </w:r>
      <w:r w:rsidRPr="002A66CF">
        <w:rPr>
          <w:sz w:val="22"/>
          <w:szCs w:val="24"/>
        </w:rPr>
        <w:t xml:space="preserve"> above since their positions are determined by the DL timing, but may have a big impact on the gaps whose positions are determined by the UL timing, i.e. those listed in the previous subsection. Although not very likely, the UE can receive one TA command every </w:t>
      </w:r>
      <w:r>
        <w:rPr>
          <w:sz w:val="22"/>
          <w:szCs w:val="24"/>
        </w:rPr>
        <w:t xml:space="preserve">DL or special subframe </w:t>
      </w:r>
      <w:r w:rsidRPr="002A66CF">
        <w:rPr>
          <w:sz w:val="22"/>
          <w:szCs w:val="24"/>
        </w:rPr>
        <w:t>to be applied 4 subframes later. Each such TA command may change the UL timing within the range -31×16T</w:t>
      </w:r>
      <w:r w:rsidRPr="002A66CF">
        <w:rPr>
          <w:sz w:val="22"/>
          <w:szCs w:val="24"/>
          <w:vertAlign w:val="subscript"/>
        </w:rPr>
        <w:t>S</w:t>
      </w:r>
      <w:r w:rsidRPr="002A66CF">
        <w:rPr>
          <w:sz w:val="22"/>
          <w:szCs w:val="24"/>
        </w:rPr>
        <w:t xml:space="preserve"> to 32×16T</w:t>
      </w:r>
      <w:r w:rsidRPr="002A66CF">
        <w:rPr>
          <w:sz w:val="22"/>
          <w:szCs w:val="24"/>
          <w:vertAlign w:val="subscript"/>
        </w:rPr>
        <w:t>S</w:t>
      </w:r>
      <w:r w:rsidRPr="002A66CF">
        <w:rPr>
          <w:sz w:val="22"/>
          <w:szCs w:val="24"/>
        </w:rPr>
        <w:t xml:space="preserve"> (about ±17 µs). If say assuming that the aforementioned planning is done 20 ms</w:t>
      </w:r>
      <w:r>
        <w:rPr>
          <w:sz w:val="22"/>
          <w:szCs w:val="24"/>
        </w:rPr>
        <w:t xml:space="preserve"> in advance</w:t>
      </w:r>
      <w:r w:rsidRPr="002A66CF">
        <w:rPr>
          <w:sz w:val="22"/>
          <w:szCs w:val="24"/>
        </w:rPr>
        <w:t>, it would mean that th</w:t>
      </w:r>
      <w:r>
        <w:rPr>
          <w:sz w:val="22"/>
          <w:szCs w:val="24"/>
        </w:rPr>
        <w:t>e maximum timing change would be about ±180</w:t>
      </w:r>
      <w:r w:rsidRPr="002A66CF">
        <w:rPr>
          <w:sz w:val="22"/>
          <w:szCs w:val="24"/>
        </w:rPr>
        <w:t>µs</w:t>
      </w:r>
      <w:r>
        <w:rPr>
          <w:sz w:val="22"/>
          <w:szCs w:val="24"/>
        </w:rPr>
        <w:t xml:space="preserve"> for Uplink-downlink configuration 1</w:t>
      </w:r>
      <w:r w:rsidRPr="002A66CF">
        <w:rPr>
          <w:sz w:val="22"/>
          <w:szCs w:val="24"/>
        </w:rPr>
        <w:t>. How much of this that actually can be applied depends on special subframe configuration (size of guard period) and aggregated timing advance at the time when the planning is carried out, i.e. when the 20 ms period begins since the aggregated timing advance is bounded. If handling the uncertainty in position of the measurement gap due to potential change of UL timing using the same approach as for the autonomous change of timing, the measurement gap will have to be reduc</w:t>
      </w:r>
      <w:r>
        <w:rPr>
          <w:sz w:val="22"/>
          <w:szCs w:val="24"/>
        </w:rPr>
        <w:t>ed by, in worst case, about 0.36</w:t>
      </w:r>
      <w:r w:rsidRPr="002A66CF">
        <w:rPr>
          <w:sz w:val="22"/>
          <w:szCs w:val="24"/>
        </w:rPr>
        <w:t>ms.</w:t>
      </w:r>
      <w:r>
        <w:rPr>
          <w:sz w:val="22"/>
          <w:szCs w:val="24"/>
        </w:rPr>
        <w:t xml:space="preserve"> This is because the UE has to plan for the maximum of the aggregated TA change in either direction 20 ms in advance. This would leave </w:t>
      </w:r>
      <w:r w:rsidRPr="002A66CF">
        <w:rPr>
          <w:sz w:val="22"/>
          <w:szCs w:val="24"/>
        </w:rPr>
        <w:t>too little radio time for the gap to be useful for cell search and measurements.</w:t>
      </w:r>
    </w:p>
    <w:p w:rsidR="00D80957" w:rsidRPr="002A66CF" w:rsidRDefault="00D80957" w:rsidP="00360C50">
      <w:pPr>
        <w:pStyle w:val="Heading2"/>
        <w:rPr>
          <w:sz w:val="28"/>
        </w:rPr>
      </w:pPr>
      <w:r w:rsidRPr="002A66CF">
        <w:rPr>
          <w:sz w:val="28"/>
        </w:rPr>
        <w:t>Proposal</w:t>
      </w:r>
    </w:p>
    <w:p w:rsidR="00D80957" w:rsidRDefault="00D80957" w:rsidP="001D40CE">
      <w:pPr>
        <w:jc w:val="both"/>
        <w:rPr>
          <w:sz w:val="22"/>
          <w:szCs w:val="24"/>
        </w:rPr>
      </w:pPr>
      <w:r w:rsidRPr="002A66CF">
        <w:rPr>
          <w:sz w:val="22"/>
          <w:szCs w:val="24"/>
        </w:rPr>
        <w:t>The analysis above regarding change of timing of gaps is based on the worst case which is unlikely to occur – maximum TA repeatedly in every subframe up to the point in time when the measurement gap occurs. However, since there is no restriction in the specifications on how often timing advance can be applied (neither in 36.133 [1] nor in 36.321 [6]), the UE implementat</w:t>
      </w:r>
      <w:r>
        <w:rPr>
          <w:sz w:val="22"/>
          <w:szCs w:val="24"/>
        </w:rPr>
        <w:t xml:space="preserve">ion would have to be designed to handle </w:t>
      </w:r>
      <w:r w:rsidRPr="002A66CF">
        <w:rPr>
          <w:sz w:val="22"/>
          <w:szCs w:val="24"/>
        </w:rPr>
        <w:t xml:space="preserve">the worst case. </w:t>
      </w:r>
    </w:p>
    <w:p w:rsidR="00D80957" w:rsidRDefault="00D80957" w:rsidP="001D40CE">
      <w:pPr>
        <w:jc w:val="both"/>
        <w:rPr>
          <w:sz w:val="22"/>
          <w:szCs w:val="24"/>
        </w:rPr>
      </w:pPr>
      <w:r>
        <w:rPr>
          <w:sz w:val="22"/>
          <w:szCs w:val="24"/>
        </w:rPr>
        <w:t xml:space="preserve">One improvement of the situation would be to define the maximum aggregated timing advance over some period of time, and another would be to specify e.g. </w:t>
      </w:r>
      <w:r w:rsidRPr="002A66CF">
        <w:rPr>
          <w:sz w:val="22"/>
          <w:szCs w:val="24"/>
        </w:rPr>
        <w:t>that a new TA command is not sent until the previous has been applied (</w:t>
      </w:r>
      <w:r>
        <w:rPr>
          <w:sz w:val="22"/>
          <w:szCs w:val="24"/>
        </w:rPr>
        <w:t>by which the worst case reduces somewhat</w:t>
      </w:r>
      <w:r w:rsidRPr="002A66CF">
        <w:rPr>
          <w:sz w:val="22"/>
          <w:szCs w:val="24"/>
        </w:rPr>
        <w:t>). This would however be undesirable from a system perspective</w:t>
      </w:r>
      <w:r>
        <w:rPr>
          <w:sz w:val="22"/>
          <w:szCs w:val="24"/>
        </w:rPr>
        <w:t xml:space="preserve"> since it would put restrictions on the eNB, and still would not guarantee sufficiently large gaps.</w:t>
      </w:r>
    </w:p>
    <w:p w:rsidR="00D80957" w:rsidRDefault="00D80957" w:rsidP="001D40CE">
      <w:pPr>
        <w:jc w:val="both"/>
        <w:rPr>
          <w:sz w:val="22"/>
          <w:szCs w:val="24"/>
        </w:rPr>
      </w:pPr>
      <w:r>
        <w:rPr>
          <w:sz w:val="22"/>
          <w:szCs w:val="24"/>
        </w:rPr>
        <w:t>An alternative improvement would be to agree not to use the concerned measurement gap offsets outlined above, i.e., to avoid having measurement gaps positioned between uplink activities. However for Uplink-downlink configuration 0 it would mean that 4 out of 10 offsets would not be possible to use. This would put restrictions on the eNB and limit its options for balancing the load in the cell. Hence this approach is undesirable, too.</w:t>
      </w:r>
    </w:p>
    <w:p w:rsidR="00D80957" w:rsidRDefault="00D80957" w:rsidP="00E66111">
      <w:pPr>
        <w:rPr>
          <w:sz w:val="22"/>
          <w:szCs w:val="24"/>
        </w:rPr>
      </w:pPr>
      <w:r>
        <w:rPr>
          <w:sz w:val="22"/>
          <w:szCs w:val="24"/>
        </w:rPr>
        <w:t>Another alternative is to handle all measurement gaps the same way, i.e., to always drop the uplink subframes that overlap the measurement gap as specified from the downlink timing. It would guarantee that the resulting measurement gap is 6 ms and independent of timing advance. We are in favour of this alternative since it is simple and puts minimum implementation effort on the eNB. Concretely, the two bullets in 36.133 Section 8:</w:t>
      </w:r>
    </w:p>
    <w:p w:rsidR="00D80957" w:rsidRPr="00856A4B" w:rsidRDefault="00D80957" w:rsidP="00856A4B">
      <w:pPr>
        <w:shd w:val="clear" w:color="auto" w:fill="D9D9D9"/>
        <w:ind w:left="1136"/>
        <w:rPr>
          <w:sz w:val="22"/>
          <w:szCs w:val="22"/>
          <w:lang w:eastAsia="zh-CN"/>
        </w:rPr>
      </w:pPr>
      <w:r w:rsidRPr="00856A4B">
        <w:rPr>
          <w:sz w:val="22"/>
          <w:szCs w:val="22"/>
          <w:lang w:eastAsia="zh-CN"/>
        </w:rPr>
        <w:t>In the uplink subframe occurring immediately after the measurement gap,</w:t>
      </w:r>
    </w:p>
    <w:p w:rsidR="00D80957" w:rsidRPr="00856A4B" w:rsidRDefault="00D80957" w:rsidP="00856A4B">
      <w:pPr>
        <w:pStyle w:val="B1"/>
        <w:shd w:val="clear" w:color="auto" w:fill="D9D9D9"/>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825"/>
        </w:tabs>
        <w:ind w:left="1704"/>
        <w:rPr>
          <w:rFonts w:ascii="Times New Roman" w:hAnsi="Times New Roman"/>
          <w:sz w:val="22"/>
          <w:szCs w:val="22"/>
        </w:rPr>
      </w:pPr>
      <w:r w:rsidRPr="00856A4B">
        <w:rPr>
          <w:rFonts w:ascii="Times New Roman" w:hAnsi="Times New Roman"/>
          <w:sz w:val="22"/>
          <w:szCs w:val="22"/>
          <w:lang w:eastAsia="zh-CN"/>
        </w:rPr>
        <w:t>-</w:t>
      </w:r>
      <w:r w:rsidRPr="00856A4B">
        <w:rPr>
          <w:rFonts w:ascii="Times New Roman" w:hAnsi="Times New Roman"/>
          <w:sz w:val="22"/>
          <w:szCs w:val="22"/>
          <w:lang w:eastAsia="zh-CN"/>
        </w:rPr>
        <w:tab/>
        <w:t>the E-UTRAN FDD UE shall not transmit any data</w:t>
      </w:r>
      <w:r w:rsidRPr="00856A4B">
        <w:rPr>
          <w:rFonts w:ascii="Times New Roman" w:hAnsi="Times New Roman"/>
          <w:sz w:val="22"/>
          <w:szCs w:val="22"/>
          <w:lang w:eastAsia="zh-CN"/>
        </w:rPr>
        <w:tab/>
      </w:r>
    </w:p>
    <w:p w:rsidR="00D80957" w:rsidRPr="00856A4B" w:rsidRDefault="00D80957" w:rsidP="00856A4B">
      <w:pPr>
        <w:pStyle w:val="B1"/>
        <w:shd w:val="clear" w:color="auto" w:fill="D9D9D9"/>
        <w:ind w:left="1704"/>
        <w:rPr>
          <w:rFonts w:ascii="Times New Roman" w:hAnsi="Times New Roman"/>
          <w:sz w:val="22"/>
          <w:szCs w:val="22"/>
        </w:rPr>
      </w:pPr>
      <w:r w:rsidRPr="00856A4B">
        <w:rPr>
          <w:rFonts w:ascii="Times New Roman" w:hAnsi="Times New Roman"/>
          <w:sz w:val="22"/>
          <w:szCs w:val="22"/>
        </w:rPr>
        <w:t>-</w:t>
      </w:r>
      <w:r w:rsidRPr="00856A4B">
        <w:rPr>
          <w:rFonts w:ascii="Times New Roman" w:hAnsi="Times New Roman"/>
          <w:sz w:val="22"/>
          <w:szCs w:val="22"/>
        </w:rPr>
        <w:tab/>
        <w:t>the E-UTRAN TDD UE shall not transmit any data if the subframe occurring immediately before the measurement gap is a downlink subframe.</w:t>
      </w:r>
    </w:p>
    <w:p w:rsidR="00D80957" w:rsidRDefault="00D80957" w:rsidP="00E66111">
      <w:pPr>
        <w:rPr>
          <w:sz w:val="22"/>
          <w:szCs w:val="24"/>
        </w:rPr>
      </w:pPr>
    </w:p>
    <w:p w:rsidR="00D80957" w:rsidRDefault="00D80957" w:rsidP="00E66111">
      <w:pPr>
        <w:rPr>
          <w:sz w:val="22"/>
          <w:szCs w:val="24"/>
        </w:rPr>
      </w:pPr>
      <w:r>
        <w:rPr>
          <w:sz w:val="22"/>
          <w:szCs w:val="24"/>
        </w:rPr>
        <w:t>shall be replaced by a single one:</w:t>
      </w:r>
    </w:p>
    <w:p w:rsidR="00D80957" w:rsidRPr="00856A4B" w:rsidRDefault="00D80957" w:rsidP="00856A4B">
      <w:pPr>
        <w:shd w:val="clear" w:color="auto" w:fill="D9D9D9"/>
        <w:ind w:left="1136"/>
        <w:rPr>
          <w:sz w:val="22"/>
          <w:szCs w:val="22"/>
          <w:lang w:eastAsia="zh-CN"/>
        </w:rPr>
      </w:pPr>
      <w:r w:rsidRPr="00856A4B">
        <w:rPr>
          <w:sz w:val="22"/>
          <w:szCs w:val="22"/>
          <w:lang w:eastAsia="zh-CN"/>
        </w:rPr>
        <w:t>In the uplink subframeoccurring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t>the E-UTRAN UE shall not transmit any data</w:t>
      </w:r>
    </w:p>
    <w:p w:rsidR="00D80957" w:rsidRDefault="00D80957" w:rsidP="004A7742">
      <w:pPr>
        <w:rPr>
          <w:sz w:val="22"/>
          <w:szCs w:val="24"/>
        </w:rPr>
      </w:pPr>
      <w:r>
        <w:rPr>
          <w:b/>
          <w:sz w:val="22"/>
          <w:szCs w:val="24"/>
        </w:rPr>
        <w:t>Proposal 1:</w:t>
      </w:r>
      <w:r>
        <w:rPr>
          <w:sz w:val="22"/>
          <w:szCs w:val="24"/>
        </w:rPr>
        <w:t xml:space="preserve">All measurement gaps shall be handled the same way with respect to that the uplink subframe following immediately after the gap shall be dropped. The two bullets in section 8 of 36.133 shall be replaced by a single one that is valid for all duplex modes and all measurement gap offsets: </w:t>
      </w:r>
    </w:p>
    <w:p w:rsidR="00D80957" w:rsidRPr="00856A4B" w:rsidRDefault="00D80957" w:rsidP="00856A4B">
      <w:pPr>
        <w:shd w:val="clear" w:color="auto" w:fill="D9D9D9"/>
        <w:ind w:left="1136"/>
        <w:rPr>
          <w:sz w:val="22"/>
          <w:szCs w:val="22"/>
          <w:lang w:eastAsia="zh-CN"/>
        </w:rPr>
      </w:pPr>
      <w:r w:rsidRPr="00856A4B">
        <w:rPr>
          <w:sz w:val="22"/>
          <w:szCs w:val="22"/>
          <w:lang w:eastAsia="zh-CN"/>
        </w:rPr>
        <w:t>In the uplink subframeoccurring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t>the E-UTRAN UE shall not transmit any data</w:t>
      </w:r>
    </w:p>
    <w:p w:rsidR="00D80957" w:rsidRDefault="00D80957" w:rsidP="00E66111">
      <w:pPr>
        <w:rPr>
          <w:sz w:val="22"/>
          <w:szCs w:val="24"/>
        </w:rPr>
      </w:pPr>
      <w:r>
        <w:rPr>
          <w:sz w:val="22"/>
          <w:szCs w:val="24"/>
        </w:rPr>
        <w:t>The proposed change has an impact on eNodeB scheduling hence an LS shall be sent to RAN2 regarding UE behaviour when configured with measurement gaps.</w:t>
      </w:r>
    </w:p>
    <w:p w:rsidR="00D80957" w:rsidRPr="004A7742" w:rsidRDefault="00D80957" w:rsidP="00E66111">
      <w:pPr>
        <w:rPr>
          <w:sz w:val="22"/>
          <w:szCs w:val="24"/>
        </w:rPr>
      </w:pPr>
      <w:r>
        <w:rPr>
          <w:b/>
          <w:sz w:val="22"/>
          <w:szCs w:val="24"/>
        </w:rPr>
        <w:t xml:space="preserve">Proposal 2: </w:t>
      </w:r>
      <w:r>
        <w:rPr>
          <w:sz w:val="22"/>
          <w:szCs w:val="24"/>
        </w:rPr>
        <w:t>An LS shall be sent to RAN2 regarding UE behaviour when configured with measurement gaps, where RAN2 is kindly asked to take into account that not transmissions are to be carried out in uplink subframes overlapping or following immediately after measurement gaps.</w:t>
      </w:r>
    </w:p>
    <w:p w:rsidR="00D80957" w:rsidRDefault="00D80957" w:rsidP="001D1B15">
      <w:pPr>
        <w:pStyle w:val="Heading1"/>
        <w:rPr>
          <w:sz w:val="32"/>
        </w:rPr>
      </w:pPr>
      <w:r w:rsidRPr="002A66CF">
        <w:rPr>
          <w:sz w:val="32"/>
        </w:rPr>
        <w:t>Conclusions</w:t>
      </w:r>
    </w:p>
    <w:p w:rsidR="00D80957" w:rsidRDefault="00D80957" w:rsidP="004A7742">
      <w:pPr>
        <w:rPr>
          <w:sz w:val="22"/>
          <w:szCs w:val="22"/>
        </w:rPr>
      </w:pPr>
      <w:r>
        <w:rPr>
          <w:sz w:val="22"/>
          <w:szCs w:val="22"/>
        </w:rPr>
        <w:t>We have identified and described issues with particular measurement gaps configurations for which in a practical implementation the resulting measurement gap gets shorter than intended, and have provided proposals on how to address the issues:</w:t>
      </w:r>
    </w:p>
    <w:p w:rsidR="00D80957" w:rsidRDefault="00D80957" w:rsidP="00856A4B">
      <w:pPr>
        <w:rPr>
          <w:sz w:val="22"/>
          <w:szCs w:val="24"/>
        </w:rPr>
      </w:pPr>
      <w:r>
        <w:rPr>
          <w:b/>
          <w:sz w:val="22"/>
          <w:szCs w:val="24"/>
        </w:rPr>
        <w:t>Proposal 1:</w:t>
      </w:r>
      <w:r>
        <w:rPr>
          <w:sz w:val="22"/>
          <w:szCs w:val="24"/>
        </w:rPr>
        <w:t xml:space="preserve">All measurement gaps shall be handled the same way with respect to that the uplink subframe following immediately after the gap shall be dropped. The two bullets in section 8 of 36.133 shall be replaced by a single one that is valid for all duplex modes and all measurement gap offsets: </w:t>
      </w:r>
    </w:p>
    <w:p w:rsidR="00D80957" w:rsidRPr="00856A4B" w:rsidRDefault="00D80957" w:rsidP="00856A4B">
      <w:pPr>
        <w:shd w:val="clear" w:color="auto" w:fill="D9D9D9"/>
        <w:ind w:left="1136"/>
        <w:rPr>
          <w:sz w:val="22"/>
          <w:szCs w:val="22"/>
          <w:lang w:eastAsia="zh-CN"/>
        </w:rPr>
      </w:pPr>
      <w:r w:rsidRPr="00856A4B">
        <w:rPr>
          <w:sz w:val="22"/>
          <w:szCs w:val="22"/>
          <w:lang w:eastAsia="zh-CN"/>
        </w:rPr>
        <w:t>In the uplink subframeoccurring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t>the E-UTRAN UE shall not transmit any data</w:t>
      </w:r>
    </w:p>
    <w:p w:rsidR="00D80957" w:rsidRDefault="00D80957" w:rsidP="00856A4B">
      <w:pPr>
        <w:rPr>
          <w:sz w:val="22"/>
          <w:szCs w:val="24"/>
        </w:rPr>
      </w:pPr>
      <w:r>
        <w:rPr>
          <w:b/>
          <w:sz w:val="22"/>
          <w:szCs w:val="24"/>
        </w:rPr>
        <w:t xml:space="preserve">Proposal 2: </w:t>
      </w:r>
      <w:r>
        <w:rPr>
          <w:sz w:val="22"/>
          <w:szCs w:val="24"/>
        </w:rPr>
        <w:t>An LS shall be sent to RAN2 regarding UE behaviour when configured with measurement gaps, where RAN2 is kindly asked to take into account that not transmissions are to be carried out in uplink subframes overlapping or following immediately after measurement gaps.</w:t>
      </w:r>
    </w:p>
    <w:p w:rsidR="00D80957" w:rsidRPr="004A7742" w:rsidRDefault="00D80957" w:rsidP="00856A4B">
      <w:pPr>
        <w:rPr>
          <w:sz w:val="22"/>
          <w:szCs w:val="24"/>
        </w:rPr>
      </w:pPr>
      <w:r>
        <w:rPr>
          <w:sz w:val="22"/>
          <w:szCs w:val="24"/>
        </w:rPr>
        <w:t>A CR to introduce this change to Rel.11 is provided in [7].</w:t>
      </w:r>
    </w:p>
    <w:p w:rsidR="00D80957" w:rsidRPr="002A66CF" w:rsidRDefault="00D80957" w:rsidP="0001579B">
      <w:pPr>
        <w:pStyle w:val="Heading1"/>
        <w:rPr>
          <w:sz w:val="32"/>
        </w:rPr>
      </w:pPr>
      <w:r w:rsidRPr="002A66CF">
        <w:rPr>
          <w:sz w:val="32"/>
        </w:rPr>
        <w:t>References</w:t>
      </w:r>
      <w:bookmarkEnd w:id="0"/>
      <w:bookmarkEnd w:id="1"/>
    </w:p>
    <w:p w:rsidR="00D80957" w:rsidRPr="003A4F26" w:rsidRDefault="00D80957" w:rsidP="00FE08CA">
      <w:pPr>
        <w:tabs>
          <w:tab w:val="left" w:pos="851"/>
        </w:tabs>
        <w:rPr>
          <w:sz w:val="22"/>
          <w:szCs w:val="22"/>
        </w:rPr>
      </w:pPr>
      <w:bookmarkStart w:id="6" w:name="_Ref324432218"/>
      <w:r w:rsidRPr="003A4F26">
        <w:rPr>
          <w:sz w:val="22"/>
          <w:szCs w:val="22"/>
        </w:rPr>
        <w:t xml:space="preserve">[1] </w:t>
      </w:r>
      <w:r w:rsidRPr="003A4F26">
        <w:rPr>
          <w:sz w:val="22"/>
          <w:szCs w:val="22"/>
        </w:rPr>
        <w:tab/>
        <w:t>3GPP TS 36.133</w:t>
      </w:r>
    </w:p>
    <w:p w:rsidR="00D80957" w:rsidRPr="003A4F26" w:rsidRDefault="00D80957" w:rsidP="00FE08CA">
      <w:pPr>
        <w:tabs>
          <w:tab w:val="left" w:pos="567"/>
          <w:tab w:val="left" w:pos="851"/>
        </w:tabs>
        <w:rPr>
          <w:sz w:val="22"/>
          <w:szCs w:val="22"/>
        </w:rPr>
      </w:pPr>
      <w:r w:rsidRPr="003A4F26">
        <w:rPr>
          <w:sz w:val="22"/>
          <w:szCs w:val="22"/>
        </w:rPr>
        <w:t>[2]</w:t>
      </w:r>
      <w:r w:rsidRPr="003A4F26">
        <w:rPr>
          <w:sz w:val="22"/>
          <w:szCs w:val="22"/>
        </w:rPr>
        <w:tab/>
      </w:r>
      <w:r w:rsidRPr="003A4F26">
        <w:rPr>
          <w:sz w:val="22"/>
          <w:szCs w:val="22"/>
        </w:rPr>
        <w:tab/>
        <w:t>3GPP TS 36.211</w:t>
      </w:r>
    </w:p>
    <w:p w:rsidR="00D80957" w:rsidRPr="003A4F26" w:rsidRDefault="00D80957" w:rsidP="00FE08CA">
      <w:pPr>
        <w:tabs>
          <w:tab w:val="left" w:pos="567"/>
          <w:tab w:val="left" w:pos="851"/>
        </w:tabs>
        <w:rPr>
          <w:noProof/>
          <w:sz w:val="22"/>
          <w:szCs w:val="22"/>
          <w:lang w:eastAsia="zh-CN"/>
        </w:rPr>
      </w:pPr>
      <w:r w:rsidRPr="003A4F26">
        <w:rPr>
          <w:sz w:val="22"/>
          <w:szCs w:val="22"/>
        </w:rPr>
        <w:t xml:space="preserve">[3] </w:t>
      </w:r>
      <w:r w:rsidRPr="003A4F26">
        <w:rPr>
          <w:sz w:val="22"/>
          <w:szCs w:val="22"/>
        </w:rPr>
        <w:tab/>
      </w:r>
      <w:r w:rsidRPr="003A4F26">
        <w:rPr>
          <w:sz w:val="22"/>
          <w:szCs w:val="22"/>
        </w:rPr>
        <w:tab/>
        <w:t>R4-082755, “</w:t>
      </w:r>
      <w:r w:rsidRPr="003A4F26">
        <w:rPr>
          <w:noProof/>
          <w:sz w:val="22"/>
          <w:szCs w:val="22"/>
          <w:lang w:eastAsia="zh-CN"/>
        </w:rPr>
        <w:t>Correction of implementation margin for transmission gap”, CATT, Nokia, Ericsson</w:t>
      </w:r>
    </w:p>
    <w:p w:rsidR="00D80957" w:rsidRPr="003A4F26" w:rsidRDefault="00D80957" w:rsidP="00F97C05">
      <w:pPr>
        <w:tabs>
          <w:tab w:val="left" w:pos="851"/>
        </w:tabs>
        <w:spacing w:after="60"/>
        <w:ind w:left="1985" w:hanging="1985"/>
        <w:rPr>
          <w:bCs/>
          <w:sz w:val="22"/>
          <w:szCs w:val="22"/>
        </w:rPr>
      </w:pPr>
      <w:r w:rsidRPr="003A4F26">
        <w:rPr>
          <w:noProof/>
          <w:sz w:val="22"/>
          <w:szCs w:val="22"/>
          <w:lang w:eastAsia="zh-CN"/>
        </w:rPr>
        <w:t>[4]</w:t>
      </w:r>
      <w:r w:rsidRPr="003A4F26">
        <w:rPr>
          <w:noProof/>
          <w:sz w:val="22"/>
          <w:szCs w:val="22"/>
          <w:lang w:eastAsia="zh-CN"/>
        </w:rPr>
        <w:tab/>
        <w:t>R1-082222, “</w:t>
      </w:r>
      <w:r w:rsidRPr="003A4F26">
        <w:rPr>
          <w:bCs/>
          <w:sz w:val="22"/>
          <w:szCs w:val="22"/>
        </w:rPr>
        <w:t>LS on L1 impact of measurement gaps</w:t>
      </w:r>
      <w:r w:rsidRPr="003A4F26">
        <w:rPr>
          <w:noProof/>
          <w:sz w:val="22"/>
          <w:szCs w:val="22"/>
          <w:lang w:eastAsia="zh-CN"/>
        </w:rPr>
        <w:t>“</w:t>
      </w:r>
    </w:p>
    <w:p w:rsidR="00D80957" w:rsidRPr="003A4F26" w:rsidRDefault="00D80957" w:rsidP="00FE08CA">
      <w:pPr>
        <w:tabs>
          <w:tab w:val="left" w:pos="567"/>
          <w:tab w:val="left" w:pos="851"/>
        </w:tabs>
        <w:rPr>
          <w:noProof/>
          <w:sz w:val="22"/>
          <w:szCs w:val="22"/>
          <w:lang w:eastAsia="zh-CN"/>
        </w:rPr>
      </w:pPr>
      <w:r w:rsidRPr="003A4F26">
        <w:rPr>
          <w:sz w:val="22"/>
          <w:szCs w:val="22"/>
        </w:rPr>
        <w:t>[5]</w:t>
      </w:r>
      <w:r w:rsidRPr="003A4F26">
        <w:rPr>
          <w:sz w:val="22"/>
          <w:szCs w:val="22"/>
        </w:rPr>
        <w:tab/>
      </w:r>
      <w:r w:rsidRPr="003A4F26">
        <w:rPr>
          <w:sz w:val="22"/>
          <w:szCs w:val="22"/>
        </w:rPr>
        <w:tab/>
        <w:t>R4-090755, “</w:t>
      </w:r>
      <w:r w:rsidRPr="003A4F26">
        <w:rPr>
          <w:noProof/>
          <w:sz w:val="22"/>
          <w:szCs w:val="22"/>
          <w:lang w:eastAsia="zh-CN"/>
        </w:rPr>
        <w:t>Clarification of UE behavior when measurement gap is used”, CATT, Huawei, Ericsson</w:t>
      </w:r>
    </w:p>
    <w:p w:rsidR="00D80957" w:rsidRDefault="00D80957" w:rsidP="003A4F26">
      <w:pPr>
        <w:tabs>
          <w:tab w:val="left" w:pos="567"/>
          <w:tab w:val="left" w:pos="851"/>
        </w:tabs>
        <w:rPr>
          <w:noProof/>
          <w:sz w:val="22"/>
          <w:szCs w:val="22"/>
          <w:lang w:eastAsia="zh-CN"/>
        </w:rPr>
      </w:pPr>
      <w:r w:rsidRPr="003A4F26">
        <w:rPr>
          <w:noProof/>
          <w:sz w:val="22"/>
          <w:szCs w:val="22"/>
          <w:lang w:eastAsia="zh-CN"/>
        </w:rPr>
        <w:t>[6]</w:t>
      </w:r>
      <w:r w:rsidRPr="003A4F26">
        <w:rPr>
          <w:noProof/>
          <w:sz w:val="22"/>
          <w:szCs w:val="22"/>
          <w:lang w:eastAsia="zh-CN"/>
        </w:rPr>
        <w:tab/>
      </w:r>
      <w:r w:rsidRPr="003A4F26">
        <w:rPr>
          <w:noProof/>
          <w:sz w:val="22"/>
          <w:szCs w:val="22"/>
          <w:lang w:eastAsia="zh-CN"/>
        </w:rPr>
        <w:tab/>
        <w:t>3GPP TS 36.321</w:t>
      </w:r>
      <w:bookmarkStart w:id="7" w:name="_GoBack"/>
      <w:bookmarkEnd w:id="6"/>
      <w:bookmarkEnd w:id="7"/>
    </w:p>
    <w:p w:rsidR="00D80957" w:rsidRDefault="00D80957" w:rsidP="003A4F26">
      <w:pPr>
        <w:tabs>
          <w:tab w:val="left" w:pos="567"/>
          <w:tab w:val="left" w:pos="851"/>
        </w:tabs>
        <w:rPr>
          <w:noProof/>
          <w:sz w:val="22"/>
          <w:szCs w:val="22"/>
          <w:lang w:eastAsia="zh-CN"/>
        </w:rPr>
      </w:pPr>
      <w:r>
        <w:rPr>
          <w:noProof/>
          <w:sz w:val="22"/>
          <w:szCs w:val="22"/>
          <w:lang w:eastAsia="zh-CN"/>
        </w:rPr>
        <w:t xml:space="preserve">[7] </w:t>
      </w:r>
      <w:r>
        <w:rPr>
          <w:noProof/>
          <w:sz w:val="22"/>
          <w:szCs w:val="22"/>
          <w:lang w:eastAsia="zh-CN"/>
        </w:rPr>
        <w:tab/>
      </w:r>
      <w:r>
        <w:rPr>
          <w:noProof/>
          <w:sz w:val="22"/>
          <w:szCs w:val="22"/>
          <w:lang w:eastAsia="zh-CN"/>
        </w:rPr>
        <w:tab/>
        <w:t>R4-130571, “</w:t>
      </w:r>
      <w:r w:rsidRPr="00E00C8C">
        <w:rPr>
          <w:noProof/>
          <w:sz w:val="22"/>
          <w:szCs w:val="22"/>
          <w:lang w:eastAsia="zh-CN"/>
        </w:rPr>
        <w:t>Correction on Transmission after Measurement Gaps</w:t>
      </w:r>
      <w:r>
        <w:rPr>
          <w:noProof/>
          <w:sz w:val="22"/>
          <w:szCs w:val="22"/>
          <w:lang w:eastAsia="zh-CN"/>
        </w:rPr>
        <w:t>”</w:t>
      </w:r>
      <w:r w:rsidRPr="00856A4B">
        <w:rPr>
          <w:noProof/>
          <w:sz w:val="22"/>
          <w:szCs w:val="22"/>
          <w:lang w:eastAsia="zh-CN"/>
        </w:rPr>
        <w:t>, Ericsson, ST-Ericsson</w:t>
      </w:r>
    </w:p>
    <w:sectPr w:rsidR="00D80957"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957" w:rsidRDefault="00D80957">
      <w:r>
        <w:separator/>
      </w:r>
    </w:p>
  </w:endnote>
  <w:endnote w:type="continuationSeparator" w:id="1">
    <w:p w:rsidR="00D80957" w:rsidRDefault="00D809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0957" w:rsidRDefault="00D809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D80957" w:rsidRDefault="00D809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957" w:rsidRDefault="00D80957">
      <w:r>
        <w:separator/>
      </w:r>
    </w:p>
  </w:footnote>
  <w:footnote w:type="continuationSeparator" w:id="1">
    <w:p w:rsidR="00D80957" w:rsidRDefault="00D809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6DEA03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0DC0012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2CC1D2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13269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9DA706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45E906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9EA3BF6"/>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33F71B6"/>
    <w:multiLevelType w:val="hybridMultilevel"/>
    <w:tmpl w:val="350A2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nsid w:val="418135C9"/>
    <w:multiLevelType w:val="hybridMultilevel"/>
    <w:tmpl w:val="6018D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AB0410"/>
    <w:multiLevelType w:val="hybridMultilevel"/>
    <w:tmpl w:val="2CC01750"/>
    <w:lvl w:ilvl="0" w:tplc="F8E8961C">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nsid w:val="7AB24BCE"/>
    <w:multiLevelType w:val="hybridMultilevel"/>
    <w:tmpl w:val="B8F074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7"/>
  </w:num>
  <w:num w:numId="30">
    <w:abstractNumId w:val="22"/>
  </w:num>
  <w:num w:numId="31">
    <w:abstractNumId w:val="20"/>
  </w:num>
  <w:num w:numId="32">
    <w:abstractNumId w:val="11"/>
  </w:num>
  <w:num w:numId="33">
    <w:abstractNumId w:val="13"/>
  </w:num>
  <w:num w:numId="34">
    <w:abstractNumId w:val="8"/>
  </w:num>
  <w:num w:numId="35">
    <w:abstractNumId w:val="7"/>
  </w:num>
  <w:num w:numId="36">
    <w:abstractNumId w:val="15"/>
  </w:num>
  <w:num w:numId="37">
    <w:abstractNumId w:val="16"/>
  </w:num>
  <w:num w:numId="38">
    <w:abstractNumId w:val="18"/>
  </w:num>
  <w:num w:numId="39">
    <w:abstractNumId w:val="12"/>
  </w:num>
  <w:num w:numId="40">
    <w:abstractNumId w:val="10"/>
  </w:num>
  <w:num w:numId="41">
    <w:abstractNumId w:val="21"/>
  </w:num>
  <w:num w:numId="42">
    <w:abstractNumId w:val="9"/>
  </w:num>
  <w:num w:numId="43">
    <w:abstractNumId w:val="19"/>
  </w:num>
  <w:num w:numId="44">
    <w:abstractNumId w:val="23"/>
  </w:num>
  <w:num w:numId="45">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17F08"/>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819"/>
    <w:rsid w:val="00047B7C"/>
    <w:rsid w:val="00051BC5"/>
    <w:rsid w:val="00052455"/>
    <w:rsid w:val="00052B1B"/>
    <w:rsid w:val="00054511"/>
    <w:rsid w:val="000546F8"/>
    <w:rsid w:val="00054D3E"/>
    <w:rsid w:val="00055C90"/>
    <w:rsid w:val="00056365"/>
    <w:rsid w:val="000569F9"/>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40BF"/>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91D"/>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E1E"/>
    <w:rsid w:val="00141B39"/>
    <w:rsid w:val="0014299C"/>
    <w:rsid w:val="00142CFE"/>
    <w:rsid w:val="00142D41"/>
    <w:rsid w:val="001432BD"/>
    <w:rsid w:val="00143659"/>
    <w:rsid w:val="001440C6"/>
    <w:rsid w:val="00144482"/>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619F0"/>
    <w:rsid w:val="00161AD5"/>
    <w:rsid w:val="001634F9"/>
    <w:rsid w:val="0016429C"/>
    <w:rsid w:val="0016528A"/>
    <w:rsid w:val="001665A4"/>
    <w:rsid w:val="0016699E"/>
    <w:rsid w:val="00166A54"/>
    <w:rsid w:val="00166D73"/>
    <w:rsid w:val="0017131E"/>
    <w:rsid w:val="001721B0"/>
    <w:rsid w:val="00172582"/>
    <w:rsid w:val="00172A95"/>
    <w:rsid w:val="001749EC"/>
    <w:rsid w:val="00174B7F"/>
    <w:rsid w:val="00174D74"/>
    <w:rsid w:val="0017575D"/>
    <w:rsid w:val="001760D7"/>
    <w:rsid w:val="00176C80"/>
    <w:rsid w:val="001776B3"/>
    <w:rsid w:val="00177E47"/>
    <w:rsid w:val="001808D9"/>
    <w:rsid w:val="00181669"/>
    <w:rsid w:val="001817B0"/>
    <w:rsid w:val="001820E3"/>
    <w:rsid w:val="00182C57"/>
    <w:rsid w:val="00182FF1"/>
    <w:rsid w:val="00183A8D"/>
    <w:rsid w:val="00185A85"/>
    <w:rsid w:val="00185AFD"/>
    <w:rsid w:val="00186A2B"/>
    <w:rsid w:val="001878E9"/>
    <w:rsid w:val="00190668"/>
    <w:rsid w:val="001920BE"/>
    <w:rsid w:val="0019238D"/>
    <w:rsid w:val="00192905"/>
    <w:rsid w:val="00193912"/>
    <w:rsid w:val="00195384"/>
    <w:rsid w:val="00195461"/>
    <w:rsid w:val="00196F92"/>
    <w:rsid w:val="0019740D"/>
    <w:rsid w:val="001A21FD"/>
    <w:rsid w:val="001A4E3B"/>
    <w:rsid w:val="001A5354"/>
    <w:rsid w:val="001A5611"/>
    <w:rsid w:val="001A5B2F"/>
    <w:rsid w:val="001A6904"/>
    <w:rsid w:val="001A6BB7"/>
    <w:rsid w:val="001A7B7F"/>
    <w:rsid w:val="001B00ED"/>
    <w:rsid w:val="001B0BBF"/>
    <w:rsid w:val="001B27AA"/>
    <w:rsid w:val="001B3F05"/>
    <w:rsid w:val="001B4E1C"/>
    <w:rsid w:val="001B51E2"/>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5"/>
    <w:rsid w:val="00261E8E"/>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0B6"/>
    <w:rsid w:val="00274B72"/>
    <w:rsid w:val="00275D12"/>
    <w:rsid w:val="002762F3"/>
    <w:rsid w:val="00276549"/>
    <w:rsid w:val="00276778"/>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BA9"/>
    <w:rsid w:val="002A226A"/>
    <w:rsid w:val="002A2ED4"/>
    <w:rsid w:val="002A33E4"/>
    <w:rsid w:val="002A34C4"/>
    <w:rsid w:val="002A38E2"/>
    <w:rsid w:val="002A4455"/>
    <w:rsid w:val="002A4A87"/>
    <w:rsid w:val="002A5567"/>
    <w:rsid w:val="002A5CDB"/>
    <w:rsid w:val="002A66CF"/>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65AB"/>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27FD5"/>
    <w:rsid w:val="00330196"/>
    <w:rsid w:val="0033186E"/>
    <w:rsid w:val="0033200F"/>
    <w:rsid w:val="00332B8F"/>
    <w:rsid w:val="00333302"/>
    <w:rsid w:val="00333F00"/>
    <w:rsid w:val="003344E5"/>
    <w:rsid w:val="00334E45"/>
    <w:rsid w:val="00335A1C"/>
    <w:rsid w:val="00335B27"/>
    <w:rsid w:val="00336119"/>
    <w:rsid w:val="00337C42"/>
    <w:rsid w:val="00340CA8"/>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1856"/>
    <w:rsid w:val="00351D02"/>
    <w:rsid w:val="0035333D"/>
    <w:rsid w:val="00353C0E"/>
    <w:rsid w:val="00354378"/>
    <w:rsid w:val="00354883"/>
    <w:rsid w:val="003573F2"/>
    <w:rsid w:val="003577F9"/>
    <w:rsid w:val="0036029D"/>
    <w:rsid w:val="00360C50"/>
    <w:rsid w:val="00360EAE"/>
    <w:rsid w:val="00361F95"/>
    <w:rsid w:val="003621E2"/>
    <w:rsid w:val="00362B27"/>
    <w:rsid w:val="00363AE3"/>
    <w:rsid w:val="00363E1E"/>
    <w:rsid w:val="00364561"/>
    <w:rsid w:val="00364884"/>
    <w:rsid w:val="003652D6"/>
    <w:rsid w:val="00365D1E"/>
    <w:rsid w:val="00366B0C"/>
    <w:rsid w:val="00366E1E"/>
    <w:rsid w:val="00367E44"/>
    <w:rsid w:val="003709A3"/>
    <w:rsid w:val="00371AD0"/>
    <w:rsid w:val="00371B42"/>
    <w:rsid w:val="00372C56"/>
    <w:rsid w:val="00374054"/>
    <w:rsid w:val="00374335"/>
    <w:rsid w:val="00376E40"/>
    <w:rsid w:val="003778F1"/>
    <w:rsid w:val="00377CC0"/>
    <w:rsid w:val="0038188C"/>
    <w:rsid w:val="00382B4F"/>
    <w:rsid w:val="00382BF3"/>
    <w:rsid w:val="0038443A"/>
    <w:rsid w:val="003854A3"/>
    <w:rsid w:val="00385FA4"/>
    <w:rsid w:val="00386372"/>
    <w:rsid w:val="003906D3"/>
    <w:rsid w:val="00391B2F"/>
    <w:rsid w:val="003922FC"/>
    <w:rsid w:val="00394C4E"/>
    <w:rsid w:val="00394D90"/>
    <w:rsid w:val="00395D27"/>
    <w:rsid w:val="00396196"/>
    <w:rsid w:val="003A09AE"/>
    <w:rsid w:val="003A0ECB"/>
    <w:rsid w:val="003A2274"/>
    <w:rsid w:val="003A2976"/>
    <w:rsid w:val="003A33DC"/>
    <w:rsid w:val="003A3CB9"/>
    <w:rsid w:val="003A452F"/>
    <w:rsid w:val="003A4F26"/>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5321"/>
    <w:rsid w:val="003C6C39"/>
    <w:rsid w:val="003C707D"/>
    <w:rsid w:val="003C70A7"/>
    <w:rsid w:val="003D0362"/>
    <w:rsid w:val="003D161A"/>
    <w:rsid w:val="003D1E8B"/>
    <w:rsid w:val="003D30C7"/>
    <w:rsid w:val="003D38D0"/>
    <w:rsid w:val="003D43E9"/>
    <w:rsid w:val="003D4BC9"/>
    <w:rsid w:val="003D5BCE"/>
    <w:rsid w:val="003D64C8"/>
    <w:rsid w:val="003D7EEA"/>
    <w:rsid w:val="003E03C5"/>
    <w:rsid w:val="003E1197"/>
    <w:rsid w:val="003E182B"/>
    <w:rsid w:val="003E1A42"/>
    <w:rsid w:val="003E1C57"/>
    <w:rsid w:val="003E2447"/>
    <w:rsid w:val="003E340E"/>
    <w:rsid w:val="003E3627"/>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0F8"/>
    <w:rsid w:val="00420DD7"/>
    <w:rsid w:val="00421714"/>
    <w:rsid w:val="00422EFD"/>
    <w:rsid w:val="0042338F"/>
    <w:rsid w:val="00423DD3"/>
    <w:rsid w:val="00424FB5"/>
    <w:rsid w:val="00425AC3"/>
    <w:rsid w:val="0042647F"/>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664"/>
    <w:rsid w:val="004548A4"/>
    <w:rsid w:val="00455031"/>
    <w:rsid w:val="00455652"/>
    <w:rsid w:val="004558A0"/>
    <w:rsid w:val="004562C0"/>
    <w:rsid w:val="00456696"/>
    <w:rsid w:val="004571A1"/>
    <w:rsid w:val="0046085C"/>
    <w:rsid w:val="00460AD5"/>
    <w:rsid w:val="00461487"/>
    <w:rsid w:val="0046182C"/>
    <w:rsid w:val="00462B0A"/>
    <w:rsid w:val="004643A4"/>
    <w:rsid w:val="00464543"/>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11E4"/>
    <w:rsid w:val="00481965"/>
    <w:rsid w:val="00482095"/>
    <w:rsid w:val="00482E9D"/>
    <w:rsid w:val="0048316D"/>
    <w:rsid w:val="00483AC8"/>
    <w:rsid w:val="00484624"/>
    <w:rsid w:val="0048508B"/>
    <w:rsid w:val="00486C41"/>
    <w:rsid w:val="00486F1C"/>
    <w:rsid w:val="00487591"/>
    <w:rsid w:val="00487948"/>
    <w:rsid w:val="00487BA4"/>
    <w:rsid w:val="004922AE"/>
    <w:rsid w:val="004948CD"/>
    <w:rsid w:val="00495745"/>
    <w:rsid w:val="00496D58"/>
    <w:rsid w:val="00497D0B"/>
    <w:rsid w:val="004A0280"/>
    <w:rsid w:val="004A10C1"/>
    <w:rsid w:val="004A152D"/>
    <w:rsid w:val="004A3CDF"/>
    <w:rsid w:val="004A4493"/>
    <w:rsid w:val="004A53B9"/>
    <w:rsid w:val="004A55CF"/>
    <w:rsid w:val="004A5C0E"/>
    <w:rsid w:val="004A6415"/>
    <w:rsid w:val="004A6C7A"/>
    <w:rsid w:val="004A7742"/>
    <w:rsid w:val="004B232E"/>
    <w:rsid w:val="004B2514"/>
    <w:rsid w:val="004B3062"/>
    <w:rsid w:val="004B38AF"/>
    <w:rsid w:val="004B3DF7"/>
    <w:rsid w:val="004B3E01"/>
    <w:rsid w:val="004B4919"/>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F0CB0"/>
    <w:rsid w:val="004F1B2E"/>
    <w:rsid w:val="004F1D0F"/>
    <w:rsid w:val="004F2B7B"/>
    <w:rsid w:val="004F2EBD"/>
    <w:rsid w:val="004F2F76"/>
    <w:rsid w:val="004F532C"/>
    <w:rsid w:val="004F55FC"/>
    <w:rsid w:val="004F6124"/>
    <w:rsid w:val="004F70BE"/>
    <w:rsid w:val="004F76D3"/>
    <w:rsid w:val="005006D3"/>
    <w:rsid w:val="00501116"/>
    <w:rsid w:val="00501A9C"/>
    <w:rsid w:val="00501CAF"/>
    <w:rsid w:val="005028D7"/>
    <w:rsid w:val="005030B0"/>
    <w:rsid w:val="005032B8"/>
    <w:rsid w:val="00504255"/>
    <w:rsid w:val="0050669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37F01"/>
    <w:rsid w:val="005405D6"/>
    <w:rsid w:val="00540DF1"/>
    <w:rsid w:val="00540E00"/>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99D"/>
    <w:rsid w:val="00561557"/>
    <w:rsid w:val="00562029"/>
    <w:rsid w:val="00562420"/>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01B9"/>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C95"/>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649C"/>
    <w:rsid w:val="005E1CEA"/>
    <w:rsid w:val="005E1E23"/>
    <w:rsid w:val="005E2960"/>
    <w:rsid w:val="005E2C44"/>
    <w:rsid w:val="005E30D3"/>
    <w:rsid w:val="005E3958"/>
    <w:rsid w:val="005E3E81"/>
    <w:rsid w:val="005E4DB9"/>
    <w:rsid w:val="005F067D"/>
    <w:rsid w:val="005F1BF9"/>
    <w:rsid w:val="005F21DB"/>
    <w:rsid w:val="005F22FB"/>
    <w:rsid w:val="005F2915"/>
    <w:rsid w:val="005F4A4C"/>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20E47"/>
    <w:rsid w:val="0062215E"/>
    <w:rsid w:val="00622210"/>
    <w:rsid w:val="00622D02"/>
    <w:rsid w:val="006238CF"/>
    <w:rsid w:val="00624020"/>
    <w:rsid w:val="006243B6"/>
    <w:rsid w:val="00625297"/>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37D7A"/>
    <w:rsid w:val="0064080D"/>
    <w:rsid w:val="00643300"/>
    <w:rsid w:val="0064425A"/>
    <w:rsid w:val="00644F4C"/>
    <w:rsid w:val="006455D1"/>
    <w:rsid w:val="0065024B"/>
    <w:rsid w:val="00650713"/>
    <w:rsid w:val="00650BA1"/>
    <w:rsid w:val="006515A2"/>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66B12"/>
    <w:rsid w:val="006728DC"/>
    <w:rsid w:val="00672C53"/>
    <w:rsid w:val="00672D88"/>
    <w:rsid w:val="00672F55"/>
    <w:rsid w:val="0067499A"/>
    <w:rsid w:val="00675301"/>
    <w:rsid w:val="00676982"/>
    <w:rsid w:val="00676E39"/>
    <w:rsid w:val="006812C4"/>
    <w:rsid w:val="00681379"/>
    <w:rsid w:val="00683942"/>
    <w:rsid w:val="00684088"/>
    <w:rsid w:val="00684247"/>
    <w:rsid w:val="00684D41"/>
    <w:rsid w:val="00685605"/>
    <w:rsid w:val="0068748F"/>
    <w:rsid w:val="006878D8"/>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2B79"/>
    <w:rsid w:val="006B355D"/>
    <w:rsid w:val="006B3BE9"/>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06CE"/>
    <w:rsid w:val="00701D34"/>
    <w:rsid w:val="007027A3"/>
    <w:rsid w:val="0070316E"/>
    <w:rsid w:val="00703BBD"/>
    <w:rsid w:val="007047BA"/>
    <w:rsid w:val="007048C6"/>
    <w:rsid w:val="007053FA"/>
    <w:rsid w:val="00705DBE"/>
    <w:rsid w:val="007076FC"/>
    <w:rsid w:val="00710540"/>
    <w:rsid w:val="00710ECC"/>
    <w:rsid w:val="00710FC7"/>
    <w:rsid w:val="00712626"/>
    <w:rsid w:val="00712E03"/>
    <w:rsid w:val="007140DA"/>
    <w:rsid w:val="00716A89"/>
    <w:rsid w:val="00717B82"/>
    <w:rsid w:val="007204D2"/>
    <w:rsid w:val="00720AB9"/>
    <w:rsid w:val="0072116D"/>
    <w:rsid w:val="007229EF"/>
    <w:rsid w:val="007242BC"/>
    <w:rsid w:val="00725208"/>
    <w:rsid w:val="007253B0"/>
    <w:rsid w:val="00726052"/>
    <w:rsid w:val="0072677B"/>
    <w:rsid w:val="00726F9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251F"/>
    <w:rsid w:val="007534BA"/>
    <w:rsid w:val="00754184"/>
    <w:rsid w:val="00755279"/>
    <w:rsid w:val="00755A9C"/>
    <w:rsid w:val="00755D07"/>
    <w:rsid w:val="007569C1"/>
    <w:rsid w:val="00757946"/>
    <w:rsid w:val="00757D11"/>
    <w:rsid w:val="00760074"/>
    <w:rsid w:val="00762D51"/>
    <w:rsid w:val="00762D60"/>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813"/>
    <w:rsid w:val="00787035"/>
    <w:rsid w:val="00787DF8"/>
    <w:rsid w:val="007916EF"/>
    <w:rsid w:val="00791C7D"/>
    <w:rsid w:val="00791CE5"/>
    <w:rsid w:val="00791D17"/>
    <w:rsid w:val="0079485A"/>
    <w:rsid w:val="007949EC"/>
    <w:rsid w:val="00794AF2"/>
    <w:rsid w:val="007958FA"/>
    <w:rsid w:val="00796897"/>
    <w:rsid w:val="00796898"/>
    <w:rsid w:val="00796C1B"/>
    <w:rsid w:val="007979D8"/>
    <w:rsid w:val="00797B75"/>
    <w:rsid w:val="007A0275"/>
    <w:rsid w:val="007A066B"/>
    <w:rsid w:val="007A25FC"/>
    <w:rsid w:val="007A2A54"/>
    <w:rsid w:val="007A38F0"/>
    <w:rsid w:val="007A3E39"/>
    <w:rsid w:val="007A47CB"/>
    <w:rsid w:val="007A542F"/>
    <w:rsid w:val="007B0002"/>
    <w:rsid w:val="007B01DE"/>
    <w:rsid w:val="007B0503"/>
    <w:rsid w:val="007B48C4"/>
    <w:rsid w:val="007B512A"/>
    <w:rsid w:val="007B533B"/>
    <w:rsid w:val="007B537A"/>
    <w:rsid w:val="007B55D3"/>
    <w:rsid w:val="007B6205"/>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6ABB"/>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0B"/>
    <w:rsid w:val="007F77AE"/>
    <w:rsid w:val="0080074F"/>
    <w:rsid w:val="00800F2A"/>
    <w:rsid w:val="0080157B"/>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ABB"/>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454"/>
    <w:rsid w:val="008505F7"/>
    <w:rsid w:val="00851130"/>
    <w:rsid w:val="008525FB"/>
    <w:rsid w:val="00852660"/>
    <w:rsid w:val="00854089"/>
    <w:rsid w:val="008543B6"/>
    <w:rsid w:val="008564C2"/>
    <w:rsid w:val="00856A4B"/>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3ACE"/>
    <w:rsid w:val="00874077"/>
    <w:rsid w:val="00875EEC"/>
    <w:rsid w:val="008771D9"/>
    <w:rsid w:val="00880485"/>
    <w:rsid w:val="00880A0A"/>
    <w:rsid w:val="008814D3"/>
    <w:rsid w:val="008823BF"/>
    <w:rsid w:val="00882813"/>
    <w:rsid w:val="0088445C"/>
    <w:rsid w:val="008852FB"/>
    <w:rsid w:val="00885672"/>
    <w:rsid w:val="00885BA6"/>
    <w:rsid w:val="00890CE1"/>
    <w:rsid w:val="008913B5"/>
    <w:rsid w:val="008919EC"/>
    <w:rsid w:val="008923F4"/>
    <w:rsid w:val="00892953"/>
    <w:rsid w:val="008934E0"/>
    <w:rsid w:val="00894A35"/>
    <w:rsid w:val="008959BC"/>
    <w:rsid w:val="008966E3"/>
    <w:rsid w:val="008974A4"/>
    <w:rsid w:val="008A0943"/>
    <w:rsid w:val="008A122D"/>
    <w:rsid w:val="008A241E"/>
    <w:rsid w:val="008A29E7"/>
    <w:rsid w:val="008A354F"/>
    <w:rsid w:val="008A554A"/>
    <w:rsid w:val="008B1E20"/>
    <w:rsid w:val="008B251A"/>
    <w:rsid w:val="008B4922"/>
    <w:rsid w:val="008B511F"/>
    <w:rsid w:val="008B6407"/>
    <w:rsid w:val="008B6D0E"/>
    <w:rsid w:val="008C2904"/>
    <w:rsid w:val="008C5C61"/>
    <w:rsid w:val="008C6CCE"/>
    <w:rsid w:val="008C6D5F"/>
    <w:rsid w:val="008C7123"/>
    <w:rsid w:val="008C7567"/>
    <w:rsid w:val="008D0218"/>
    <w:rsid w:val="008D0816"/>
    <w:rsid w:val="008D13EC"/>
    <w:rsid w:val="008D4224"/>
    <w:rsid w:val="008D4C6E"/>
    <w:rsid w:val="008D54A8"/>
    <w:rsid w:val="008D55B2"/>
    <w:rsid w:val="008D7FFB"/>
    <w:rsid w:val="008E00D2"/>
    <w:rsid w:val="008E0AB5"/>
    <w:rsid w:val="008E1A58"/>
    <w:rsid w:val="008E2EF9"/>
    <w:rsid w:val="008E4379"/>
    <w:rsid w:val="008E4772"/>
    <w:rsid w:val="008E6914"/>
    <w:rsid w:val="008F0092"/>
    <w:rsid w:val="008F28EC"/>
    <w:rsid w:val="008F3151"/>
    <w:rsid w:val="008F3FA0"/>
    <w:rsid w:val="008F43E7"/>
    <w:rsid w:val="008F52DC"/>
    <w:rsid w:val="008F645A"/>
    <w:rsid w:val="008F6823"/>
    <w:rsid w:val="008F686C"/>
    <w:rsid w:val="008F6A16"/>
    <w:rsid w:val="00900ED7"/>
    <w:rsid w:val="00901595"/>
    <w:rsid w:val="00901CBC"/>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19AA"/>
    <w:rsid w:val="009220DF"/>
    <w:rsid w:val="00923143"/>
    <w:rsid w:val="00923AEA"/>
    <w:rsid w:val="00924E05"/>
    <w:rsid w:val="00925706"/>
    <w:rsid w:val="00925DF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D81"/>
    <w:rsid w:val="0098647B"/>
    <w:rsid w:val="009875DC"/>
    <w:rsid w:val="009877A1"/>
    <w:rsid w:val="00991775"/>
    <w:rsid w:val="00992929"/>
    <w:rsid w:val="009939A8"/>
    <w:rsid w:val="00994A2F"/>
    <w:rsid w:val="00994B86"/>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B77A7"/>
    <w:rsid w:val="009C091F"/>
    <w:rsid w:val="009C0F68"/>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4743"/>
    <w:rsid w:val="009E49A5"/>
    <w:rsid w:val="009E49D8"/>
    <w:rsid w:val="009E4F10"/>
    <w:rsid w:val="009E5A83"/>
    <w:rsid w:val="009E5B35"/>
    <w:rsid w:val="009E5B6E"/>
    <w:rsid w:val="009E660E"/>
    <w:rsid w:val="009E7BF5"/>
    <w:rsid w:val="009F0CD1"/>
    <w:rsid w:val="009F1082"/>
    <w:rsid w:val="009F1269"/>
    <w:rsid w:val="009F25A4"/>
    <w:rsid w:val="009F2955"/>
    <w:rsid w:val="009F2A15"/>
    <w:rsid w:val="009F396A"/>
    <w:rsid w:val="009F3B01"/>
    <w:rsid w:val="009F3B3F"/>
    <w:rsid w:val="009F4744"/>
    <w:rsid w:val="009F521E"/>
    <w:rsid w:val="009F61F8"/>
    <w:rsid w:val="009F6771"/>
    <w:rsid w:val="009F695B"/>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BEC"/>
    <w:rsid w:val="00A17525"/>
    <w:rsid w:val="00A2239F"/>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3769E"/>
    <w:rsid w:val="00A4029D"/>
    <w:rsid w:val="00A4039D"/>
    <w:rsid w:val="00A408C5"/>
    <w:rsid w:val="00A41248"/>
    <w:rsid w:val="00A43821"/>
    <w:rsid w:val="00A43AD8"/>
    <w:rsid w:val="00A44321"/>
    <w:rsid w:val="00A4474D"/>
    <w:rsid w:val="00A450B9"/>
    <w:rsid w:val="00A462CB"/>
    <w:rsid w:val="00A466C2"/>
    <w:rsid w:val="00A46C86"/>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3D61"/>
    <w:rsid w:val="00A95D03"/>
    <w:rsid w:val="00A9792B"/>
    <w:rsid w:val="00A97E57"/>
    <w:rsid w:val="00A97E80"/>
    <w:rsid w:val="00AA1165"/>
    <w:rsid w:val="00AA131B"/>
    <w:rsid w:val="00AA2258"/>
    <w:rsid w:val="00AA270D"/>
    <w:rsid w:val="00AA2F81"/>
    <w:rsid w:val="00AA338D"/>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5C39"/>
    <w:rsid w:val="00AB6037"/>
    <w:rsid w:val="00AB6B75"/>
    <w:rsid w:val="00AB72BF"/>
    <w:rsid w:val="00AB7451"/>
    <w:rsid w:val="00AB7884"/>
    <w:rsid w:val="00AC0F76"/>
    <w:rsid w:val="00AC45C1"/>
    <w:rsid w:val="00AC4A40"/>
    <w:rsid w:val="00AC4C4A"/>
    <w:rsid w:val="00AC530D"/>
    <w:rsid w:val="00AC5FC6"/>
    <w:rsid w:val="00AC6352"/>
    <w:rsid w:val="00AC6441"/>
    <w:rsid w:val="00AC6479"/>
    <w:rsid w:val="00AC682A"/>
    <w:rsid w:val="00AC71B2"/>
    <w:rsid w:val="00AC79D2"/>
    <w:rsid w:val="00AC7DF5"/>
    <w:rsid w:val="00AD0AB2"/>
    <w:rsid w:val="00AD6CE6"/>
    <w:rsid w:val="00AD743E"/>
    <w:rsid w:val="00AD77CB"/>
    <w:rsid w:val="00AE0A08"/>
    <w:rsid w:val="00AE0D11"/>
    <w:rsid w:val="00AE13B0"/>
    <w:rsid w:val="00AE1462"/>
    <w:rsid w:val="00AE16E8"/>
    <w:rsid w:val="00AE202D"/>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25F"/>
    <w:rsid w:val="00B1576D"/>
    <w:rsid w:val="00B16CE2"/>
    <w:rsid w:val="00B17411"/>
    <w:rsid w:val="00B17889"/>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8A9"/>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70044"/>
    <w:rsid w:val="00B70AC2"/>
    <w:rsid w:val="00B70F1B"/>
    <w:rsid w:val="00B71053"/>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5626"/>
    <w:rsid w:val="00B87038"/>
    <w:rsid w:val="00B902A3"/>
    <w:rsid w:val="00B9054B"/>
    <w:rsid w:val="00B905FA"/>
    <w:rsid w:val="00B917E4"/>
    <w:rsid w:val="00B9208F"/>
    <w:rsid w:val="00B930FB"/>
    <w:rsid w:val="00B940B4"/>
    <w:rsid w:val="00B9426B"/>
    <w:rsid w:val="00B95D5F"/>
    <w:rsid w:val="00B9795E"/>
    <w:rsid w:val="00BA202C"/>
    <w:rsid w:val="00BA303C"/>
    <w:rsid w:val="00BA39A9"/>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2AAD"/>
    <w:rsid w:val="00BD4029"/>
    <w:rsid w:val="00BD523D"/>
    <w:rsid w:val="00BD65A7"/>
    <w:rsid w:val="00BD7199"/>
    <w:rsid w:val="00BD7E42"/>
    <w:rsid w:val="00BE0022"/>
    <w:rsid w:val="00BE2379"/>
    <w:rsid w:val="00BE318E"/>
    <w:rsid w:val="00BE3E27"/>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074EC"/>
    <w:rsid w:val="00C129D4"/>
    <w:rsid w:val="00C13B39"/>
    <w:rsid w:val="00C14112"/>
    <w:rsid w:val="00C14C81"/>
    <w:rsid w:val="00C14C9B"/>
    <w:rsid w:val="00C1548D"/>
    <w:rsid w:val="00C160F7"/>
    <w:rsid w:val="00C164E6"/>
    <w:rsid w:val="00C17167"/>
    <w:rsid w:val="00C17B74"/>
    <w:rsid w:val="00C200CD"/>
    <w:rsid w:val="00C21C0D"/>
    <w:rsid w:val="00C22061"/>
    <w:rsid w:val="00C22A17"/>
    <w:rsid w:val="00C239C0"/>
    <w:rsid w:val="00C24896"/>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14D7"/>
    <w:rsid w:val="00C52162"/>
    <w:rsid w:val="00C5321E"/>
    <w:rsid w:val="00C53B1F"/>
    <w:rsid w:val="00C55441"/>
    <w:rsid w:val="00C558C5"/>
    <w:rsid w:val="00C5669B"/>
    <w:rsid w:val="00C57064"/>
    <w:rsid w:val="00C572E6"/>
    <w:rsid w:val="00C57ED4"/>
    <w:rsid w:val="00C606EE"/>
    <w:rsid w:val="00C612EB"/>
    <w:rsid w:val="00C61B70"/>
    <w:rsid w:val="00C62EEC"/>
    <w:rsid w:val="00C63DC4"/>
    <w:rsid w:val="00C64CCD"/>
    <w:rsid w:val="00C64EA5"/>
    <w:rsid w:val="00C65889"/>
    <w:rsid w:val="00C65B5B"/>
    <w:rsid w:val="00C706BC"/>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5985"/>
    <w:rsid w:val="00C96E06"/>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7765"/>
    <w:rsid w:val="00CA784C"/>
    <w:rsid w:val="00CB413A"/>
    <w:rsid w:val="00CB427D"/>
    <w:rsid w:val="00CB56CB"/>
    <w:rsid w:val="00CB5943"/>
    <w:rsid w:val="00CB6175"/>
    <w:rsid w:val="00CB6C8F"/>
    <w:rsid w:val="00CB7614"/>
    <w:rsid w:val="00CB7F4C"/>
    <w:rsid w:val="00CC0025"/>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3464"/>
    <w:rsid w:val="00CD565F"/>
    <w:rsid w:val="00CD5CDB"/>
    <w:rsid w:val="00CD6056"/>
    <w:rsid w:val="00CD69FE"/>
    <w:rsid w:val="00CE0655"/>
    <w:rsid w:val="00CE0DAF"/>
    <w:rsid w:val="00CE14B2"/>
    <w:rsid w:val="00CE333C"/>
    <w:rsid w:val="00CE3FFE"/>
    <w:rsid w:val="00CE4022"/>
    <w:rsid w:val="00CE5447"/>
    <w:rsid w:val="00CE6A26"/>
    <w:rsid w:val="00CE6A72"/>
    <w:rsid w:val="00CE722F"/>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ECA"/>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0BC4"/>
    <w:rsid w:val="00D31CD5"/>
    <w:rsid w:val="00D326FC"/>
    <w:rsid w:val="00D33180"/>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0957"/>
    <w:rsid w:val="00D813AD"/>
    <w:rsid w:val="00D813E8"/>
    <w:rsid w:val="00D81A0B"/>
    <w:rsid w:val="00D82023"/>
    <w:rsid w:val="00D833D5"/>
    <w:rsid w:val="00D83D6D"/>
    <w:rsid w:val="00D845BB"/>
    <w:rsid w:val="00D85123"/>
    <w:rsid w:val="00D866C6"/>
    <w:rsid w:val="00D867CF"/>
    <w:rsid w:val="00D87B98"/>
    <w:rsid w:val="00D90075"/>
    <w:rsid w:val="00D90D36"/>
    <w:rsid w:val="00D92331"/>
    <w:rsid w:val="00D92B4B"/>
    <w:rsid w:val="00D94D31"/>
    <w:rsid w:val="00D9580B"/>
    <w:rsid w:val="00D95D39"/>
    <w:rsid w:val="00D95E9A"/>
    <w:rsid w:val="00D973CC"/>
    <w:rsid w:val="00D9742F"/>
    <w:rsid w:val="00DA22B9"/>
    <w:rsid w:val="00DA235A"/>
    <w:rsid w:val="00DA2576"/>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24D7"/>
    <w:rsid w:val="00DD4BE3"/>
    <w:rsid w:val="00DD543E"/>
    <w:rsid w:val="00DD727F"/>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0C8C"/>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111"/>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F83"/>
    <w:rsid w:val="00E82089"/>
    <w:rsid w:val="00E82E03"/>
    <w:rsid w:val="00E84E3D"/>
    <w:rsid w:val="00E8562D"/>
    <w:rsid w:val="00E867BC"/>
    <w:rsid w:val="00E90EB0"/>
    <w:rsid w:val="00E92DF8"/>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113D"/>
    <w:rsid w:val="00EB17D9"/>
    <w:rsid w:val="00EB190E"/>
    <w:rsid w:val="00EB2217"/>
    <w:rsid w:val="00EB27C5"/>
    <w:rsid w:val="00EB2F31"/>
    <w:rsid w:val="00EB3C4E"/>
    <w:rsid w:val="00EB512A"/>
    <w:rsid w:val="00EB55A9"/>
    <w:rsid w:val="00EB72BA"/>
    <w:rsid w:val="00EB73A3"/>
    <w:rsid w:val="00EB7D9E"/>
    <w:rsid w:val="00EC0168"/>
    <w:rsid w:val="00EC13A1"/>
    <w:rsid w:val="00EC29C5"/>
    <w:rsid w:val="00EC2A5C"/>
    <w:rsid w:val="00EC2F37"/>
    <w:rsid w:val="00EC2FE0"/>
    <w:rsid w:val="00EC42BE"/>
    <w:rsid w:val="00EC5A7E"/>
    <w:rsid w:val="00EC5BFF"/>
    <w:rsid w:val="00EC7B83"/>
    <w:rsid w:val="00ED0B57"/>
    <w:rsid w:val="00ED17B8"/>
    <w:rsid w:val="00ED188D"/>
    <w:rsid w:val="00ED20E9"/>
    <w:rsid w:val="00ED46C5"/>
    <w:rsid w:val="00ED620B"/>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131"/>
    <w:rsid w:val="00F03739"/>
    <w:rsid w:val="00F04568"/>
    <w:rsid w:val="00F057BB"/>
    <w:rsid w:val="00F05939"/>
    <w:rsid w:val="00F05E19"/>
    <w:rsid w:val="00F077AD"/>
    <w:rsid w:val="00F07935"/>
    <w:rsid w:val="00F1071A"/>
    <w:rsid w:val="00F11520"/>
    <w:rsid w:val="00F1165B"/>
    <w:rsid w:val="00F1244C"/>
    <w:rsid w:val="00F13AFA"/>
    <w:rsid w:val="00F158DF"/>
    <w:rsid w:val="00F1638A"/>
    <w:rsid w:val="00F16B97"/>
    <w:rsid w:val="00F17ADC"/>
    <w:rsid w:val="00F20267"/>
    <w:rsid w:val="00F21EE9"/>
    <w:rsid w:val="00F22BB1"/>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37ED4"/>
    <w:rsid w:val="00F41644"/>
    <w:rsid w:val="00F41C9F"/>
    <w:rsid w:val="00F42C5F"/>
    <w:rsid w:val="00F4312C"/>
    <w:rsid w:val="00F431BB"/>
    <w:rsid w:val="00F435D4"/>
    <w:rsid w:val="00F45882"/>
    <w:rsid w:val="00F45898"/>
    <w:rsid w:val="00F469DC"/>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63A"/>
    <w:rsid w:val="00F63C74"/>
    <w:rsid w:val="00F648EC"/>
    <w:rsid w:val="00F64ADA"/>
    <w:rsid w:val="00F657B3"/>
    <w:rsid w:val="00F66BBF"/>
    <w:rsid w:val="00F66D81"/>
    <w:rsid w:val="00F67A43"/>
    <w:rsid w:val="00F67B5F"/>
    <w:rsid w:val="00F701C7"/>
    <w:rsid w:val="00F71361"/>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97C05"/>
    <w:rsid w:val="00FA098A"/>
    <w:rsid w:val="00FA1695"/>
    <w:rsid w:val="00FA1B5D"/>
    <w:rsid w:val="00FA2A2B"/>
    <w:rsid w:val="00FA2CF7"/>
    <w:rsid w:val="00FA3312"/>
    <w:rsid w:val="00FA3CDE"/>
    <w:rsid w:val="00FA43CE"/>
    <w:rsid w:val="00FA5BE4"/>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3BD"/>
    <w:rsid w:val="00FB7F50"/>
    <w:rsid w:val="00FC0C0B"/>
    <w:rsid w:val="00FC29D3"/>
    <w:rsid w:val="00FC3BA5"/>
    <w:rsid w:val="00FC3D31"/>
    <w:rsid w:val="00FC4D53"/>
    <w:rsid w:val="00FC4F4B"/>
    <w:rsid w:val="00FC55A9"/>
    <w:rsid w:val="00FC6878"/>
    <w:rsid w:val="00FC790C"/>
    <w:rsid w:val="00FD10E6"/>
    <w:rsid w:val="00FD15BB"/>
    <w:rsid w:val="00FD205F"/>
    <w:rsid w:val="00FD21C9"/>
    <w:rsid w:val="00FD2CE7"/>
    <w:rsid w:val="00FD32A7"/>
    <w:rsid w:val="00FD34FC"/>
    <w:rsid w:val="00FD4387"/>
    <w:rsid w:val="00FD5244"/>
    <w:rsid w:val="00FD560C"/>
    <w:rsid w:val="00FD6A36"/>
    <w:rsid w:val="00FE08CA"/>
    <w:rsid w:val="00FE1386"/>
    <w:rsid w:val="00FE16C9"/>
    <w:rsid w:val="00FE3671"/>
    <w:rsid w:val="00FE43E8"/>
    <w:rsid w:val="00FE4FF8"/>
    <w:rsid w:val="00FE54F8"/>
    <w:rsid w:val="00FE578A"/>
    <w:rsid w:val="00FE5B49"/>
    <w:rsid w:val="00FE7AC2"/>
    <w:rsid w:val="00FE7ECF"/>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sid w:val="005E1CEA"/>
    <w:rPr>
      <w:rFonts w:ascii="Arial" w:hAnsi="Arial"/>
      <w:sz w:val="20"/>
      <w:szCs w:val="20"/>
      <w:lang w:val="en-GB" w:eastAsia="en-US"/>
    </w:rPr>
  </w:style>
  <w:style w:type="character" w:customStyle="1" w:styleId="Heading6Char">
    <w:name w:val="Heading 6 Char"/>
    <w:basedOn w:val="DefaultParagraphFont"/>
    <w:link w:val="Heading6"/>
    <w:uiPriority w:val="99"/>
    <w:locked/>
    <w:rsid w:val="005E1CEA"/>
    <w:rPr>
      <w:rFonts w:ascii="Arial" w:hAnsi="Arial"/>
      <w:sz w:val="20"/>
      <w:szCs w:val="20"/>
      <w:lang w:val="en-GB" w:eastAsia="en-US"/>
    </w:rPr>
  </w:style>
  <w:style w:type="character" w:customStyle="1" w:styleId="Heading7Char">
    <w:name w:val="Heading 7 Char"/>
    <w:basedOn w:val="DefaultParagraphFont"/>
    <w:link w:val="Heading7"/>
    <w:uiPriority w:val="99"/>
    <w:locked/>
    <w:rsid w:val="005E1CEA"/>
    <w:rPr>
      <w:rFonts w:ascii="Arial" w:hAnsi="Arial"/>
      <w:sz w:val="20"/>
      <w:szCs w:val="20"/>
      <w:lang w:val="en-GB" w:eastAsia="en-US"/>
    </w:rPr>
  </w:style>
  <w:style w:type="character" w:customStyle="1" w:styleId="Heading8Char">
    <w:name w:val="Heading 8 Char"/>
    <w:basedOn w:val="DefaultParagraphFont"/>
    <w:link w:val="Heading8"/>
    <w:uiPriority w:val="99"/>
    <w:locked/>
    <w:rsid w:val="005E1CEA"/>
    <w:rPr>
      <w:rFonts w:ascii="Arial" w:hAnsi="Arial"/>
      <w:sz w:val="36"/>
      <w:szCs w:val="20"/>
      <w:lang w:val="en-GB" w:eastAsia="en-US"/>
    </w:rPr>
  </w:style>
  <w:style w:type="character" w:customStyle="1" w:styleId="Heading9Char">
    <w:name w:val="Heading 9 Char"/>
    <w:basedOn w:val="DefaultParagraphFont"/>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basedOn w:val="DefaultParagraphFont"/>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basedOn w:val="DefaultParagraphFont"/>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basedOn w:val="CommentTextChar"/>
    <w:link w:val="CommentSubject"/>
    <w:uiPriority w:val="99"/>
    <w:semiHidden/>
    <w:locked/>
    <w:rsid w:val="005E1CEA"/>
    <w:rPr>
      <w:b/>
      <w:sz w:val="20"/>
      <w:lang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basedOn w:val="DefaultParagraphFont"/>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basedOn w:val="DefaultParagraphFont"/>
    <w:link w:val="BodyText"/>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extintend2">
    <w:name w:val="text intend 2"/>
    <w:basedOn w:val="Normal"/>
    <w:uiPriority w:val="99"/>
    <w:rsid w:val="00A2239F"/>
    <w:pPr>
      <w:numPr>
        <w:numId w:val="44"/>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5</Pages>
  <Words>1771</Words>
  <Characters>10098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11</cp:revision>
  <cp:lastPrinted>2010-10-04T14:58:00Z</cp:lastPrinted>
  <dcterms:created xsi:type="dcterms:W3CDTF">2013-01-11T17:05:00Z</dcterms:created>
  <dcterms:modified xsi:type="dcterms:W3CDTF">2013-01-21T12:12:00Z</dcterms:modified>
</cp:coreProperties>
</file>